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41AC43DB" w:rsidR="009B718C" w:rsidRPr="00D97A15" w:rsidRDefault="009B718C" w:rsidP="009B718C">
      <w:pPr>
        <w:pStyle w:val="3GPPHeader"/>
        <w:spacing w:after="0"/>
        <w:rPr>
          <w:rFonts w:ascii="Arial" w:eastAsiaTheme="minorEastAsia" w:hAnsi="Arial" w:cs="Arial"/>
          <w:sz w:val="22"/>
          <w:lang w:val="en-US"/>
        </w:rPr>
      </w:pPr>
      <w:bookmarkStart w:id="0" w:name="OLE_LINK3"/>
      <w:r>
        <w:rPr>
          <w:rFonts w:ascii="Arial" w:hAnsi="Arial" w:cs="Arial"/>
          <w:sz w:val="22"/>
          <w:lang w:val="en-US"/>
        </w:rPr>
        <w:t>3GPP TSG RAN WG2 #11</w:t>
      </w:r>
      <w:r w:rsidR="00D97A15">
        <w:rPr>
          <w:rFonts w:ascii="Arial" w:hAnsi="Arial" w:cs="Arial"/>
          <w:sz w:val="22"/>
          <w:lang w:val="en-US"/>
        </w:rPr>
        <w:t>9</w:t>
      </w:r>
      <w:r w:rsidR="00400D77">
        <w:rPr>
          <w:rFonts w:ascii="Arial" w:hAnsi="Arial" w:cs="Arial"/>
          <w:sz w:val="22"/>
          <w:lang w:val="en-US"/>
        </w:rPr>
        <w:t>-e</w:t>
      </w:r>
      <w:r>
        <w:rPr>
          <w:rFonts w:ascii="Arial" w:hAnsi="Arial" w:cs="Arial"/>
          <w:sz w:val="22"/>
          <w:lang w:val="en-US"/>
        </w:rPr>
        <w:tab/>
        <w:t xml:space="preserve"> </w:t>
      </w:r>
      <w:r w:rsidR="001C1D60" w:rsidRPr="001C1D60">
        <w:rPr>
          <w:rFonts w:ascii="Arial" w:hAnsi="Arial" w:cs="Arial"/>
          <w:sz w:val="22"/>
          <w:lang w:val="en-US"/>
        </w:rPr>
        <w:t>R2-2208422</w:t>
      </w:r>
    </w:p>
    <w:p w14:paraId="5AC43AB4" w14:textId="047E8B0F" w:rsidR="009B718C" w:rsidRDefault="00714FEC" w:rsidP="009B718C">
      <w:pPr>
        <w:pStyle w:val="3GPPHeader"/>
        <w:spacing w:after="0"/>
        <w:rPr>
          <w:rFonts w:ascii="Arial" w:hAnsi="Arial" w:cs="Arial"/>
          <w:sz w:val="22"/>
          <w:lang w:val="en-US"/>
        </w:rPr>
      </w:pPr>
      <w:r>
        <w:rPr>
          <w:rFonts w:ascii="Arial" w:hAnsi="Arial" w:cs="Arial"/>
          <w:sz w:val="22"/>
          <w:lang w:val="en-US"/>
        </w:rPr>
        <w:t>e-M</w:t>
      </w:r>
      <w:r w:rsidR="009B718C">
        <w:rPr>
          <w:rFonts w:ascii="Arial" w:hAnsi="Arial" w:cs="Arial"/>
          <w:sz w:val="22"/>
          <w:lang w:val="en-US"/>
        </w:rPr>
        <w:t>eeti</w:t>
      </w:r>
      <w:r w:rsidR="009B718C" w:rsidRPr="009F3D2E">
        <w:rPr>
          <w:rFonts w:ascii="Arial" w:hAnsi="Arial" w:cs="Arial"/>
          <w:sz w:val="22"/>
          <w:lang w:val="en-US"/>
        </w:rPr>
        <w:t xml:space="preserve">ng, </w:t>
      </w:r>
      <w:r w:rsidR="00FA7D68" w:rsidRPr="009F3D2E">
        <w:rPr>
          <w:rFonts w:ascii="Arial" w:hAnsi="Arial" w:cs="Arial"/>
          <w:sz w:val="22"/>
          <w:lang w:val="en-US"/>
        </w:rPr>
        <w:t>17</w:t>
      </w:r>
      <w:r w:rsidR="00FA7D68" w:rsidRPr="009F3D2E">
        <w:rPr>
          <w:rFonts w:ascii="Arial" w:eastAsiaTheme="minorEastAsia" w:hAnsi="Arial" w:cs="Arial"/>
          <w:sz w:val="22"/>
          <w:vertAlign w:val="superscript"/>
          <w:lang w:val="en-US"/>
        </w:rPr>
        <w:t>th</w:t>
      </w:r>
      <w:r w:rsidR="00FA7D68" w:rsidRPr="009F3D2E">
        <w:rPr>
          <w:rFonts w:ascii="Arial" w:eastAsiaTheme="minorEastAsia" w:hAnsi="Arial" w:cs="Arial"/>
          <w:sz w:val="22"/>
          <w:lang w:val="en-US"/>
        </w:rPr>
        <w:t xml:space="preserve"> </w:t>
      </w:r>
      <w:r w:rsidR="009B718C" w:rsidRPr="009F3D2E">
        <w:rPr>
          <w:rFonts w:ascii="Arial" w:hAnsi="Arial" w:cs="Arial"/>
          <w:sz w:val="22"/>
          <w:lang w:val="en-US"/>
        </w:rPr>
        <w:t xml:space="preserve">– </w:t>
      </w:r>
      <w:r w:rsidR="00FA7D68" w:rsidRPr="009F3D2E">
        <w:rPr>
          <w:rFonts w:ascii="Arial" w:hAnsi="Arial" w:cs="Arial"/>
          <w:sz w:val="22"/>
          <w:lang w:val="en-US"/>
        </w:rPr>
        <w:t>26</w:t>
      </w:r>
      <w:r w:rsidR="00FA7D68" w:rsidRPr="009F3D2E">
        <w:rPr>
          <w:rFonts w:ascii="Arial" w:hAnsi="Arial" w:cs="Arial"/>
          <w:sz w:val="22"/>
          <w:vertAlign w:val="superscript"/>
          <w:lang w:val="en-US"/>
        </w:rPr>
        <w:t>th</w:t>
      </w:r>
      <w:r w:rsidR="00FA7D68" w:rsidRPr="009F3D2E">
        <w:rPr>
          <w:rFonts w:ascii="Arial" w:hAnsi="Arial" w:cs="Arial"/>
          <w:sz w:val="22"/>
          <w:lang w:val="en-US"/>
        </w:rPr>
        <w:t xml:space="preserve"> </w:t>
      </w:r>
      <w:r w:rsidR="00FA7D68" w:rsidRPr="009F3D2E">
        <w:rPr>
          <w:rFonts w:ascii="Arial" w:eastAsiaTheme="minorEastAsia" w:hAnsi="Arial" w:cs="Arial"/>
          <w:sz w:val="22"/>
          <w:lang w:val="en-US"/>
        </w:rPr>
        <w:t>A</w:t>
      </w:r>
      <w:r w:rsidR="00FA7D68">
        <w:rPr>
          <w:rFonts w:ascii="Arial" w:eastAsiaTheme="minorEastAsia" w:hAnsi="Arial" w:cs="Arial"/>
          <w:sz w:val="22"/>
          <w:lang w:val="en-US"/>
        </w:rPr>
        <w:t>ugust</w:t>
      </w:r>
      <w:r>
        <w:rPr>
          <w:rFonts w:ascii="Arial" w:hAnsi="Arial" w:cs="Arial"/>
          <w:sz w:val="22"/>
          <w:lang w:val="en-US"/>
        </w:rPr>
        <w:t>,</w:t>
      </w:r>
      <w:r w:rsidR="009B718C">
        <w:rPr>
          <w:rFonts w:ascii="Arial" w:hAnsi="Arial" w:cs="Arial"/>
          <w:sz w:val="22"/>
          <w:lang w:val="en-US"/>
        </w:rPr>
        <w:t xml:space="preserve"> 2022</w:t>
      </w:r>
    </w:p>
    <w:bookmarkEnd w:id="0"/>
    <w:p w14:paraId="350CE1B6" w14:textId="77777777" w:rsidR="00CD4C7B" w:rsidRPr="009B718C" w:rsidRDefault="00CD4C7B" w:rsidP="00CD4C7B">
      <w:pPr>
        <w:pStyle w:val="a3"/>
        <w:rPr>
          <w:rFonts w:eastAsia="MS Mincho"/>
          <w:bCs/>
          <w:noProof w:val="0"/>
          <w:sz w:val="24"/>
        </w:rPr>
      </w:pPr>
    </w:p>
    <w:p w14:paraId="4A3BC02F" w14:textId="0C406901"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w:t>
      </w:r>
      <w:r w:rsidR="00D30013">
        <w:rPr>
          <w:rFonts w:eastAsia="宋体" w:cs="Arial"/>
          <w:b/>
          <w:bCs/>
          <w:sz w:val="24"/>
          <w:lang w:eastAsia="zh-CN"/>
        </w:rPr>
        <w:t>5.4</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3934EBBA"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D30013">
        <w:rPr>
          <w:rFonts w:ascii="Arial" w:hAnsi="Arial" w:cs="Arial"/>
          <w:b/>
          <w:bCs/>
          <w:sz w:val="24"/>
          <w:lang w:eastAsia="zh-CN"/>
        </w:rPr>
        <w:t>Discussion on XR-specific capacity improvements</w:t>
      </w:r>
    </w:p>
    <w:p w14:paraId="356EA699" w14:textId="710F27F8"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25EAA22C" w14:textId="1828AD38" w:rsidR="00617512" w:rsidRDefault="002C175B" w:rsidP="002C297C">
      <w:pPr>
        <w:rPr>
          <w:lang w:eastAsia="zh-CN"/>
        </w:rPr>
      </w:pPr>
      <w:r>
        <w:rPr>
          <w:lang w:val="sv-SE" w:eastAsia="zh-CN"/>
        </w:rPr>
        <w:t>In the updated SID[</w:t>
      </w:r>
      <w:r w:rsidR="000C3205">
        <w:rPr>
          <w:lang w:val="sv-SE" w:eastAsia="zh-CN"/>
        </w:rPr>
        <w:t>1</w:t>
      </w:r>
      <w:r>
        <w:rPr>
          <w:lang w:val="sv-SE" w:eastAsia="zh-CN"/>
        </w:rPr>
        <w:t>]</w:t>
      </w:r>
      <w:r w:rsidR="00C619BA">
        <w:rPr>
          <w:lang w:val="sv-SE" w:eastAsia="zh-CN"/>
        </w:rPr>
        <w:t xml:space="preserve">, </w:t>
      </w:r>
      <w:r w:rsidR="00617512">
        <w:rPr>
          <w:lang w:val="sv-SE" w:eastAsia="zh-CN"/>
        </w:rPr>
        <w:t xml:space="preserve">one of the </w:t>
      </w:r>
      <w:r w:rsidR="00617512">
        <w:rPr>
          <w:lang w:eastAsia="zh-CN"/>
        </w:rPr>
        <w:t>objectives of XR enhancement study is as the following:</w:t>
      </w:r>
    </w:p>
    <w:p w14:paraId="57BBB3DC" w14:textId="6D7023D1" w:rsidR="00314CD3" w:rsidRPr="00A474AF" w:rsidRDefault="00314CD3" w:rsidP="00314CD3">
      <w:r w:rsidRPr="00A474AF">
        <w:t>Objectives on XR-specific capacity improvements (RAN1, RAN2):</w:t>
      </w:r>
    </w:p>
    <w:p w14:paraId="56EFE486" w14:textId="77777777" w:rsidR="00314CD3" w:rsidRPr="00A474AF" w:rsidRDefault="00314CD3" w:rsidP="00314CD3">
      <w:pPr>
        <w:numPr>
          <w:ilvl w:val="0"/>
          <w:numId w:val="6"/>
        </w:numPr>
        <w:overflowPunct w:val="0"/>
        <w:autoSpaceDE w:val="0"/>
        <w:autoSpaceDN w:val="0"/>
        <w:adjustRightInd w:val="0"/>
        <w:textAlignment w:val="baseline"/>
      </w:pPr>
      <w:r w:rsidRPr="00A474AF">
        <w:t xml:space="preserve">Study mechanisms that provide more efficient resource allocation and scheduling for XR service characteristics (periodicity, multiple flows, jitter, latency, reliability, </w:t>
      </w:r>
      <w:proofErr w:type="spellStart"/>
      <w:r w:rsidRPr="00A474AF">
        <w:t>etc</w:t>
      </w:r>
      <w:proofErr w:type="spellEnd"/>
      <w:r w:rsidRPr="00A474AF">
        <w:t>…). Focus is on the following mechanisms:</w:t>
      </w:r>
    </w:p>
    <w:p w14:paraId="4C1ECE35" w14:textId="77777777" w:rsidR="00314CD3" w:rsidRPr="00A474AF" w:rsidRDefault="00314CD3" w:rsidP="00314CD3">
      <w:pPr>
        <w:numPr>
          <w:ilvl w:val="1"/>
          <w:numId w:val="6"/>
        </w:numPr>
        <w:overflowPunct w:val="0"/>
        <w:autoSpaceDE w:val="0"/>
        <w:autoSpaceDN w:val="0"/>
        <w:adjustRightInd w:val="0"/>
        <w:textAlignment w:val="baseline"/>
      </w:pPr>
      <w:r w:rsidRPr="00A474AF">
        <w:t>SPS and CG enhancements;</w:t>
      </w:r>
    </w:p>
    <w:p w14:paraId="45737DA3" w14:textId="7146663E" w:rsidR="0050264A" w:rsidRPr="00314CD3" w:rsidRDefault="00314CD3" w:rsidP="002C297C">
      <w:pPr>
        <w:numPr>
          <w:ilvl w:val="1"/>
          <w:numId w:val="6"/>
        </w:numPr>
        <w:overflowPunct w:val="0"/>
        <w:autoSpaceDE w:val="0"/>
        <w:autoSpaceDN w:val="0"/>
        <w:adjustRightInd w:val="0"/>
        <w:textAlignment w:val="baseline"/>
      </w:pPr>
      <w:bookmarkStart w:id="1" w:name="OLE_LINK14"/>
      <w:r w:rsidRPr="00A474AF">
        <w:t>Dynamic scheduling/grant</w:t>
      </w:r>
      <w:r w:rsidRPr="00A52508">
        <w:t xml:space="preserve"> enhancements</w:t>
      </w:r>
      <w:bookmarkEnd w:id="1"/>
      <w:r w:rsidRPr="00A52508">
        <w:t>.</w:t>
      </w:r>
    </w:p>
    <w:p w14:paraId="7085C9D8" w14:textId="41ED38BD" w:rsidR="003B402B" w:rsidRPr="00AF273B" w:rsidRDefault="00F624EB" w:rsidP="002C297C">
      <w:pPr>
        <w:rPr>
          <w:lang w:val="sv-SE" w:eastAsia="zh-CN"/>
        </w:rPr>
      </w:pPr>
      <w:r>
        <w:rPr>
          <w:lang w:val="sv-SE" w:eastAsia="zh-CN"/>
        </w:rPr>
        <w:t>In this contribution, some poten</w:t>
      </w:r>
      <w:r w:rsidR="00742263">
        <w:rPr>
          <w:lang w:val="sv-SE" w:eastAsia="zh-CN"/>
        </w:rPr>
        <w:t xml:space="preserve">tial XR-specific capacity improvements </w:t>
      </w:r>
      <w:r w:rsidR="008D13D0">
        <w:rPr>
          <w:lang w:val="sv-SE" w:eastAsia="zh-CN"/>
        </w:rPr>
        <w:t>will be discussed</w:t>
      </w:r>
      <w:r w:rsidR="00123D42" w:rsidRPr="00AF273B">
        <w:rPr>
          <w:lang w:val="sv-SE" w:eastAsia="zh-CN"/>
        </w:rP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0E816195" w:rsidR="0041744B" w:rsidRDefault="0041744B" w:rsidP="0041744B">
      <w:pPr>
        <w:pStyle w:val="2"/>
        <w:rPr>
          <w:lang w:val="en-US" w:eastAsia="zh-CN"/>
        </w:rPr>
      </w:pPr>
      <w:bookmarkStart w:id="2" w:name="_Hlk109915489"/>
      <w:r>
        <w:rPr>
          <w:rFonts w:hint="eastAsia"/>
          <w:lang w:eastAsia="zh-CN"/>
        </w:rPr>
        <w:t xml:space="preserve">2.1 </w:t>
      </w:r>
      <w:r>
        <w:rPr>
          <w:lang w:val="sv-SE" w:eastAsia="zh-CN"/>
        </w:rPr>
        <w:t>Overview</w:t>
      </w:r>
    </w:p>
    <w:p w14:paraId="526913A0" w14:textId="2422D3FE" w:rsidR="00246EDB" w:rsidRDefault="000C3205" w:rsidP="0041744B">
      <w:pPr>
        <w:rPr>
          <w:lang w:eastAsia="zh-CN"/>
        </w:rPr>
      </w:pPr>
      <w:r>
        <w:rPr>
          <w:lang w:eastAsia="zh-CN"/>
        </w:rPr>
        <w:t xml:space="preserve">As illustrated in [2], </w:t>
      </w:r>
      <w:r w:rsidR="000B7367">
        <w:rPr>
          <w:lang w:eastAsia="zh-CN"/>
        </w:rPr>
        <w:t>XR and Cloud Gaming are some of the most important 5G media applications</w:t>
      </w:r>
      <w:r w:rsidR="00BE63B5">
        <w:rPr>
          <w:lang w:eastAsia="zh-CN"/>
        </w:rPr>
        <w:t xml:space="preserve"> under consideration in the </w:t>
      </w:r>
      <w:r w:rsidR="0084071D">
        <w:rPr>
          <w:lang w:eastAsia="zh-CN"/>
        </w:rPr>
        <w:t>industry</w:t>
      </w:r>
      <w:r w:rsidR="00246EDB">
        <w:rPr>
          <w:rFonts w:hint="eastAsia"/>
          <w:lang w:eastAsia="zh-CN"/>
        </w:rPr>
        <w:t>. T</w:t>
      </w:r>
      <w:r w:rsidR="0084071D">
        <w:rPr>
          <w:lang w:eastAsia="zh-CN"/>
        </w:rPr>
        <w:t xml:space="preserve">he </w:t>
      </w:r>
      <w:r w:rsidR="003314C1">
        <w:rPr>
          <w:rFonts w:hint="eastAsia"/>
          <w:lang w:eastAsia="zh-CN"/>
        </w:rPr>
        <w:t>requirements</w:t>
      </w:r>
      <w:r w:rsidR="003314C1">
        <w:rPr>
          <w:lang w:eastAsia="zh-CN"/>
        </w:rPr>
        <w:t xml:space="preserve"> </w:t>
      </w:r>
      <w:r w:rsidR="0084071D">
        <w:rPr>
          <w:lang w:eastAsia="zh-CN"/>
        </w:rPr>
        <w:t xml:space="preserve">of such </w:t>
      </w:r>
      <w:r w:rsidR="00A96A2E">
        <w:rPr>
          <w:lang w:eastAsia="zh-CN"/>
        </w:rPr>
        <w:t>applications are considered to be high throughout, low latency and high reliabilit</w:t>
      </w:r>
      <w:r w:rsidR="00E9354A">
        <w:rPr>
          <w:rFonts w:hint="eastAsia"/>
          <w:lang w:eastAsia="zh-CN"/>
        </w:rPr>
        <w:t>y</w:t>
      </w:r>
      <w:r w:rsidR="00A96A2E">
        <w:rPr>
          <w:lang w:eastAsia="zh-CN"/>
        </w:rPr>
        <w:t>.</w:t>
      </w:r>
      <w:r w:rsidR="00090675">
        <w:rPr>
          <w:lang w:eastAsia="zh-CN"/>
        </w:rPr>
        <w:t xml:space="preserve"> </w:t>
      </w:r>
    </w:p>
    <w:p w14:paraId="672B7C35" w14:textId="31D47EFD" w:rsidR="00246EDB" w:rsidRDefault="00246EDB" w:rsidP="0041744B">
      <w:pPr>
        <w:rPr>
          <w:lang w:eastAsia="zh-CN"/>
        </w:rPr>
      </w:pPr>
      <w:r>
        <w:rPr>
          <w:rFonts w:hint="eastAsia"/>
          <w:lang w:eastAsia="zh-CN"/>
        </w:rPr>
        <w:t>I</w:t>
      </w:r>
      <w:r>
        <w:rPr>
          <w:lang w:eastAsia="zh-CN"/>
        </w:rPr>
        <w:t xml:space="preserve">n order to develop a more suitable scheduling mechanism and </w:t>
      </w:r>
      <w:r w:rsidR="009E354F">
        <w:rPr>
          <w:lang w:eastAsia="zh-CN"/>
        </w:rPr>
        <w:t xml:space="preserve">improve capacity of </w:t>
      </w:r>
      <w:r>
        <w:rPr>
          <w:lang w:eastAsia="zh-CN"/>
        </w:rPr>
        <w:t xml:space="preserve">XR and Cloud Gaming </w:t>
      </w:r>
      <w:r w:rsidR="009E354F">
        <w:rPr>
          <w:lang w:eastAsia="zh-CN"/>
        </w:rPr>
        <w:t xml:space="preserve">service, it is quite essential to study both the uplink and downlink traffic model and characteristics of XR and Could Gaming service before the discussion of such scheduling mechanism. </w:t>
      </w:r>
    </w:p>
    <w:p w14:paraId="4914711D" w14:textId="48538DEB" w:rsidR="0050264A" w:rsidRPr="0041744B" w:rsidRDefault="00EC480D" w:rsidP="0050264A">
      <w:pPr>
        <w:pStyle w:val="2"/>
        <w:rPr>
          <w:lang w:val="en-US" w:eastAsia="zh-CN"/>
        </w:rPr>
      </w:pPr>
      <w:r>
        <w:rPr>
          <w:rFonts w:hint="eastAsia"/>
          <w:lang w:eastAsia="zh-CN"/>
        </w:rPr>
        <w:t>2.</w:t>
      </w:r>
      <w:r w:rsidR="0041744B">
        <w:rPr>
          <w:lang w:eastAsia="zh-CN"/>
        </w:rPr>
        <w:t>2</w:t>
      </w:r>
      <w:r>
        <w:rPr>
          <w:rFonts w:hint="eastAsia"/>
          <w:lang w:eastAsia="zh-CN"/>
        </w:rPr>
        <w:t xml:space="preserve"> </w:t>
      </w:r>
      <w:bookmarkStart w:id="3" w:name="OLE_LINK12"/>
      <w:bookmarkEnd w:id="2"/>
      <w:r w:rsidR="00132CD5">
        <w:rPr>
          <w:rFonts w:hint="eastAsia"/>
          <w:lang w:val="sv-SE" w:eastAsia="zh-CN"/>
        </w:rPr>
        <w:t>XR</w:t>
      </w:r>
      <w:r w:rsidR="00132CD5">
        <w:rPr>
          <w:lang w:val="sv-SE" w:eastAsia="zh-CN"/>
        </w:rPr>
        <w:t xml:space="preserve"> </w:t>
      </w:r>
      <w:r w:rsidR="0041744B">
        <w:rPr>
          <w:lang w:val="sv-SE" w:eastAsia="zh-CN"/>
        </w:rPr>
        <w:t>D</w:t>
      </w:r>
      <w:r w:rsidR="00132CD5">
        <w:rPr>
          <w:rFonts w:hint="eastAsia"/>
          <w:lang w:val="sv-SE" w:eastAsia="zh-CN"/>
        </w:rPr>
        <w:t>L</w:t>
      </w:r>
      <w:r w:rsidR="0041744B">
        <w:rPr>
          <w:rFonts w:hint="eastAsia"/>
          <w:lang w:val="sv-SE" w:eastAsia="zh-CN"/>
        </w:rPr>
        <w:t xml:space="preserve"> traffic</w:t>
      </w:r>
      <w:r w:rsidR="0041744B">
        <w:rPr>
          <w:lang w:val="sv-SE" w:eastAsia="zh-CN"/>
        </w:rPr>
        <w:t xml:space="preserve"> </w:t>
      </w:r>
      <w:r w:rsidR="0041744B">
        <w:rPr>
          <w:lang w:val="en-US" w:eastAsia="zh-CN"/>
        </w:rPr>
        <w:t>characteristics</w:t>
      </w:r>
      <w:bookmarkEnd w:id="3"/>
    </w:p>
    <w:p w14:paraId="37B8477C" w14:textId="275B5010" w:rsidR="002E1DAD" w:rsidRPr="006C329B" w:rsidRDefault="00015563" w:rsidP="00924377">
      <w:pPr>
        <w:rPr>
          <w:lang w:val="sv-SE" w:eastAsia="zh-CN"/>
        </w:rPr>
      </w:pPr>
      <w:r>
        <w:rPr>
          <w:rFonts w:hint="eastAsia"/>
          <w:lang w:val="sv-SE" w:eastAsia="zh-CN"/>
        </w:rPr>
        <w:t>In</w:t>
      </w:r>
      <w:r>
        <w:rPr>
          <w:lang w:val="sv-SE" w:eastAsia="zh-CN"/>
        </w:rPr>
        <w:t xml:space="preserve"> </w:t>
      </w:r>
      <w:r>
        <w:rPr>
          <w:rFonts w:hint="eastAsia"/>
          <w:lang w:val="sv-SE" w:eastAsia="zh-CN"/>
        </w:rPr>
        <w:t>general</w:t>
      </w:r>
      <w:r>
        <w:rPr>
          <w:lang w:eastAsia="zh-CN"/>
        </w:rPr>
        <w:t>, traditional</w:t>
      </w:r>
      <w:r w:rsidR="00E2749F">
        <w:rPr>
          <w:lang w:val="sv-SE" w:eastAsia="zh-CN"/>
        </w:rPr>
        <w:t xml:space="preserve"> DL stream in VR/XR </w:t>
      </w:r>
      <w:r w:rsidR="006468EB">
        <w:rPr>
          <w:lang w:val="sv-SE" w:eastAsia="zh-CN"/>
        </w:rPr>
        <w:t>conta</w:t>
      </w:r>
      <w:r w:rsidR="00F765F4">
        <w:rPr>
          <w:lang w:val="sv-SE" w:eastAsia="zh-CN"/>
        </w:rPr>
        <w:t>i</w:t>
      </w:r>
      <w:r w:rsidR="006468EB">
        <w:rPr>
          <w:lang w:val="sv-SE" w:eastAsia="zh-CN"/>
        </w:rPr>
        <w:t xml:space="preserve">ns synchronization, </w:t>
      </w:r>
      <w:r w:rsidR="00152D29">
        <w:rPr>
          <w:lang w:val="sv-SE" w:eastAsia="zh-CN"/>
        </w:rPr>
        <w:t xml:space="preserve">feedback on the recpetion </w:t>
      </w:r>
      <w:r w:rsidR="001104C7">
        <w:rPr>
          <w:lang w:eastAsia="zh-CN"/>
        </w:rPr>
        <w:t>of video frame</w:t>
      </w:r>
      <w:r w:rsidR="006468EB">
        <w:rPr>
          <w:lang w:val="sv-SE" w:eastAsia="zh-CN"/>
        </w:rPr>
        <w:t xml:space="preserve"> and video </w:t>
      </w:r>
      <w:r w:rsidR="00BB67AA">
        <w:rPr>
          <w:lang w:val="sv-SE" w:eastAsia="zh-CN"/>
        </w:rPr>
        <w:t>silice</w:t>
      </w:r>
      <w:r w:rsidR="006468EB">
        <w:rPr>
          <w:lang w:val="sv-SE" w:eastAsia="zh-CN"/>
        </w:rPr>
        <w:t xml:space="preserve"> </w:t>
      </w:r>
      <w:r w:rsidR="00F306F9">
        <w:rPr>
          <w:lang w:val="sv-SE" w:eastAsia="zh-CN"/>
        </w:rPr>
        <w:t>packet.</w:t>
      </w:r>
      <w:r w:rsidR="00FC240E">
        <w:rPr>
          <w:lang w:val="sv-SE" w:eastAsia="zh-CN"/>
        </w:rPr>
        <w:t xml:space="preserve"> </w:t>
      </w:r>
      <w:r w:rsidR="00FC240E">
        <w:rPr>
          <w:rFonts w:hint="eastAsia"/>
          <w:lang w:val="sv-SE" w:eastAsia="zh-CN"/>
        </w:rPr>
        <w:t>It</w:t>
      </w:r>
      <w:r w:rsidR="00FC240E">
        <w:rPr>
          <w:lang w:val="sv-SE" w:eastAsia="zh-CN"/>
        </w:rPr>
        <w:t xml:space="preserve"> </w:t>
      </w:r>
      <w:r w:rsidR="00FC240E">
        <w:rPr>
          <w:rFonts w:hint="eastAsia"/>
          <w:lang w:val="sv-SE" w:eastAsia="zh-CN"/>
        </w:rPr>
        <w:t>is</w:t>
      </w:r>
      <w:r w:rsidR="00FC240E">
        <w:rPr>
          <w:lang w:val="sv-SE" w:eastAsia="zh-CN"/>
        </w:rPr>
        <w:t xml:space="preserve"> </w:t>
      </w:r>
      <w:r w:rsidR="00FC240E">
        <w:rPr>
          <w:rFonts w:hint="eastAsia"/>
          <w:lang w:val="sv-SE" w:eastAsia="zh-CN"/>
        </w:rPr>
        <w:t>not</w:t>
      </w:r>
      <w:r w:rsidR="00FC240E">
        <w:rPr>
          <w:lang w:val="sv-SE" w:eastAsia="zh-CN"/>
        </w:rPr>
        <w:t xml:space="preserve"> </w:t>
      </w:r>
      <w:r w:rsidR="00FC240E">
        <w:rPr>
          <w:rFonts w:hint="eastAsia"/>
          <w:lang w:val="sv-SE" w:eastAsia="zh-CN"/>
        </w:rPr>
        <w:t>difficult</w:t>
      </w:r>
      <w:r w:rsidR="00FC240E">
        <w:rPr>
          <w:lang w:val="sv-SE" w:eastAsia="zh-CN"/>
        </w:rPr>
        <w:t xml:space="preserve"> </w:t>
      </w:r>
      <w:r w:rsidR="00FC240E">
        <w:rPr>
          <w:rFonts w:hint="eastAsia"/>
          <w:lang w:val="sv-SE" w:eastAsia="zh-CN"/>
        </w:rPr>
        <w:t>to</w:t>
      </w:r>
      <w:r w:rsidR="00FC240E">
        <w:rPr>
          <w:lang w:eastAsia="zh-CN"/>
        </w:rPr>
        <w:t xml:space="preserve"> infer that most of the packets in DL stream </w:t>
      </w:r>
      <w:r w:rsidR="009E354F">
        <w:rPr>
          <w:lang w:eastAsia="zh-CN"/>
        </w:rPr>
        <w:t>is</w:t>
      </w:r>
      <w:r w:rsidR="00FC240E">
        <w:rPr>
          <w:lang w:eastAsia="zh-CN"/>
        </w:rPr>
        <w:t xml:space="preserve"> </w:t>
      </w:r>
      <w:r w:rsidR="00BB67AA">
        <w:rPr>
          <w:lang w:eastAsia="zh-CN"/>
        </w:rPr>
        <w:t>video slice packet</w:t>
      </w:r>
      <w:r w:rsidR="0060015A">
        <w:rPr>
          <w:lang w:eastAsia="zh-CN"/>
        </w:rPr>
        <w:t xml:space="preserve">. </w:t>
      </w:r>
      <w:r w:rsidR="001104C7">
        <w:rPr>
          <w:lang w:val="sv-SE" w:eastAsia="zh-CN"/>
        </w:rPr>
        <w:t xml:space="preserve">Feedback </w:t>
      </w:r>
      <w:r w:rsidR="00952282">
        <w:rPr>
          <w:lang w:eastAsia="zh-CN"/>
        </w:rPr>
        <w:t xml:space="preserve">and synchronization packet are </w:t>
      </w:r>
      <w:r w:rsidR="00152D29">
        <w:rPr>
          <w:lang w:eastAsia="zh-CN"/>
        </w:rPr>
        <w:t>small in size and fewer</w:t>
      </w:r>
      <w:r w:rsidR="009E354F">
        <w:rPr>
          <w:lang w:eastAsia="zh-CN"/>
        </w:rPr>
        <w:t xml:space="preserve"> in number</w:t>
      </w:r>
      <w:r w:rsidR="00152D29">
        <w:rPr>
          <w:lang w:eastAsia="zh-CN"/>
        </w:rPr>
        <w:t>, but</w:t>
      </w:r>
      <w:r w:rsidR="009E354F">
        <w:rPr>
          <w:lang w:eastAsia="zh-CN"/>
        </w:rPr>
        <w:t xml:space="preserve"> they can be</w:t>
      </w:r>
      <w:r w:rsidR="00152D29">
        <w:rPr>
          <w:lang w:eastAsia="zh-CN"/>
        </w:rPr>
        <w:t xml:space="preserve"> more important </w:t>
      </w:r>
      <w:r w:rsidR="001104C7">
        <w:rPr>
          <w:lang w:eastAsia="zh-CN"/>
        </w:rPr>
        <w:t>for DL stream transmission</w:t>
      </w:r>
      <w:r w:rsidR="00152D29">
        <w:rPr>
          <w:lang w:eastAsia="zh-CN"/>
        </w:rPr>
        <w:t>.</w:t>
      </w:r>
      <w:r w:rsidR="002E1DAD">
        <w:rPr>
          <w:lang w:eastAsia="zh-CN"/>
        </w:rPr>
        <w:t xml:space="preserve"> </w:t>
      </w:r>
      <w:r w:rsidR="002E1DAD">
        <w:rPr>
          <w:rFonts w:hint="eastAsia"/>
          <w:lang w:eastAsia="zh-CN"/>
        </w:rPr>
        <w:t>Since</w:t>
      </w:r>
      <w:r w:rsidR="002E1DAD">
        <w:rPr>
          <w:lang w:eastAsia="zh-CN"/>
        </w:rPr>
        <w:t xml:space="preserve"> </w:t>
      </w:r>
      <w:r w:rsidR="002E1DAD">
        <w:rPr>
          <w:rFonts w:hint="eastAsia"/>
          <w:lang w:eastAsia="zh-CN"/>
        </w:rPr>
        <w:t>the</w:t>
      </w:r>
      <w:r w:rsidR="002E1DAD">
        <w:rPr>
          <w:lang w:eastAsia="zh-CN"/>
        </w:rPr>
        <w:t xml:space="preserve"> loss</w:t>
      </w:r>
      <w:r w:rsidR="002E1DAD">
        <w:rPr>
          <w:rFonts w:hint="eastAsia"/>
          <w:lang w:eastAsia="zh-CN"/>
        </w:rPr>
        <w:t xml:space="preserve"> </w:t>
      </w:r>
      <w:r w:rsidR="002E1DAD">
        <w:rPr>
          <w:lang w:eastAsia="zh-CN"/>
        </w:rPr>
        <w:t xml:space="preserve">of </w:t>
      </w:r>
      <w:r w:rsidR="009433E9">
        <w:rPr>
          <w:lang w:eastAsia="zh-CN"/>
        </w:rPr>
        <w:t xml:space="preserve">synchronization and feedback leads to </w:t>
      </w:r>
      <w:r w:rsidR="0020402E">
        <w:rPr>
          <w:lang w:eastAsia="zh-CN"/>
        </w:rPr>
        <w:t xml:space="preserve">either transmission failure or </w:t>
      </w:r>
      <w:r w:rsidR="006C329B">
        <w:rPr>
          <w:lang w:eastAsia="zh-CN"/>
        </w:rPr>
        <w:t>inability to send new packets</w:t>
      </w:r>
      <w:r w:rsidR="00FB05F2">
        <w:rPr>
          <w:lang w:eastAsia="zh-CN"/>
        </w:rPr>
        <w:t xml:space="preserve"> and the loss of video slice packet usually affects one single frame.</w:t>
      </w:r>
    </w:p>
    <w:p w14:paraId="1F672687" w14:textId="55F9A043" w:rsidR="00E45D90" w:rsidRDefault="00CB145A" w:rsidP="00924377">
      <w:pPr>
        <w:rPr>
          <w:lang w:eastAsia="zh-CN"/>
        </w:rPr>
      </w:pPr>
      <w:r>
        <w:rPr>
          <w:lang w:eastAsia="zh-CN"/>
        </w:rPr>
        <w:lastRenderedPageBreak/>
        <w:t xml:space="preserve">As to </w:t>
      </w:r>
      <w:r w:rsidR="00A53B77">
        <w:rPr>
          <w:lang w:eastAsia="zh-CN"/>
        </w:rPr>
        <w:t>video slice packets, m</w:t>
      </w:r>
      <w:r w:rsidR="00566C86">
        <w:rPr>
          <w:rFonts w:hint="eastAsia"/>
          <w:lang w:eastAsia="zh-CN"/>
        </w:rPr>
        <w:t>odern</w:t>
      </w:r>
      <w:r w:rsidR="00566C86">
        <w:rPr>
          <w:lang w:eastAsia="zh-CN"/>
        </w:rPr>
        <w:t xml:space="preserve"> </w:t>
      </w:r>
      <w:r w:rsidR="00566C86">
        <w:rPr>
          <w:rFonts w:hint="eastAsia"/>
          <w:lang w:eastAsia="zh-CN"/>
        </w:rPr>
        <w:t>video</w:t>
      </w:r>
      <w:r w:rsidR="00566C86">
        <w:rPr>
          <w:lang w:eastAsia="zh-CN"/>
        </w:rPr>
        <w:t xml:space="preserve"> </w:t>
      </w:r>
      <w:r w:rsidR="00015563">
        <w:rPr>
          <w:lang w:eastAsia="zh-CN"/>
        </w:rPr>
        <w:t>codec,</w:t>
      </w:r>
      <w:r w:rsidR="00566C86">
        <w:rPr>
          <w:lang w:eastAsia="zh-CN"/>
        </w:rPr>
        <w:t xml:space="preserve"> such as H.264/AVC</w:t>
      </w:r>
      <w:r w:rsidR="00FB05F2">
        <w:rPr>
          <w:lang w:eastAsia="zh-CN"/>
        </w:rPr>
        <w:t>/SVC</w:t>
      </w:r>
      <w:r w:rsidR="00566C86">
        <w:rPr>
          <w:lang w:eastAsia="zh-CN"/>
        </w:rPr>
        <w:t xml:space="preserve"> and H.265/</w:t>
      </w:r>
      <w:r w:rsidR="00630A51">
        <w:rPr>
          <w:lang w:eastAsia="zh-CN"/>
        </w:rPr>
        <w:t>HEVC</w:t>
      </w:r>
      <w:r w:rsidR="00FB05F2">
        <w:rPr>
          <w:lang w:eastAsia="zh-CN"/>
        </w:rPr>
        <w:t>/HSVC</w:t>
      </w:r>
      <w:r w:rsidR="00630A51">
        <w:rPr>
          <w:lang w:eastAsia="zh-CN"/>
        </w:rPr>
        <w:t xml:space="preserve">, will </w:t>
      </w:r>
      <w:r w:rsidR="009C3DF8">
        <w:rPr>
          <w:rFonts w:hint="eastAsia"/>
          <w:lang w:eastAsia="zh-CN"/>
        </w:rPr>
        <w:t>classify</w:t>
      </w:r>
      <w:r w:rsidR="009C3DF8">
        <w:rPr>
          <w:lang w:eastAsia="zh-CN"/>
        </w:rPr>
        <w:t xml:space="preserve"> </w:t>
      </w:r>
      <w:r w:rsidR="009C3DF8">
        <w:rPr>
          <w:rFonts w:hint="eastAsia"/>
          <w:lang w:eastAsia="zh-CN"/>
        </w:rPr>
        <w:t>raw</w:t>
      </w:r>
      <w:r w:rsidR="009C3DF8">
        <w:rPr>
          <w:lang w:eastAsia="zh-CN"/>
        </w:rPr>
        <w:t xml:space="preserve"> </w:t>
      </w:r>
      <w:r w:rsidR="009C3DF8">
        <w:rPr>
          <w:rFonts w:hint="eastAsia"/>
          <w:lang w:eastAsia="zh-CN"/>
        </w:rPr>
        <w:t>frame</w:t>
      </w:r>
      <w:r w:rsidR="00A53B77">
        <w:rPr>
          <w:lang w:eastAsia="zh-CN"/>
        </w:rPr>
        <w:t>s</w:t>
      </w:r>
      <w:r w:rsidR="009C3DF8">
        <w:rPr>
          <w:lang w:eastAsia="zh-CN"/>
        </w:rPr>
        <w:t xml:space="preserve"> </w:t>
      </w:r>
      <w:r w:rsidR="009C3DF8">
        <w:rPr>
          <w:rFonts w:hint="eastAsia"/>
          <w:lang w:eastAsia="zh-CN"/>
        </w:rPr>
        <w:t>into</w:t>
      </w:r>
      <w:r w:rsidR="009C3DF8">
        <w:rPr>
          <w:lang w:eastAsia="zh-CN"/>
        </w:rPr>
        <w:t xml:space="preserve"> </w:t>
      </w:r>
      <w:bookmarkStart w:id="4" w:name="OLE_LINK19"/>
      <w:r w:rsidR="009061EA">
        <w:rPr>
          <w:rFonts w:hint="eastAsia"/>
          <w:lang w:eastAsia="zh-CN"/>
        </w:rPr>
        <w:t>intra</w:t>
      </w:r>
      <w:r w:rsidR="007657ED">
        <w:rPr>
          <w:lang w:eastAsia="zh-CN"/>
        </w:rPr>
        <w:t xml:space="preserve"> </w:t>
      </w:r>
      <w:r w:rsidR="009061EA">
        <w:rPr>
          <w:rFonts w:hint="eastAsia"/>
          <w:lang w:eastAsia="zh-CN"/>
        </w:rPr>
        <w:t>frame</w:t>
      </w:r>
      <w:r w:rsidR="00174F9F">
        <w:rPr>
          <w:lang w:eastAsia="zh-CN"/>
        </w:rPr>
        <w:t xml:space="preserve"> (I frame or I slice)</w:t>
      </w:r>
      <w:r w:rsidR="009061EA">
        <w:rPr>
          <w:lang w:eastAsia="zh-CN"/>
        </w:rPr>
        <w:t xml:space="preserve"> </w:t>
      </w:r>
      <w:bookmarkEnd w:id="4"/>
      <w:r w:rsidR="00207DBE">
        <w:rPr>
          <w:rFonts w:hint="eastAsia"/>
          <w:lang w:eastAsia="zh-CN"/>
        </w:rPr>
        <w:t>or</w:t>
      </w:r>
      <w:r w:rsidR="00207DBE">
        <w:rPr>
          <w:lang w:eastAsia="zh-CN"/>
        </w:rPr>
        <w:t xml:space="preserve"> </w:t>
      </w:r>
      <w:r w:rsidR="001A0A06">
        <w:rPr>
          <w:rFonts w:hint="eastAsia"/>
          <w:lang w:eastAsia="zh-CN"/>
        </w:rPr>
        <w:t>inter</w:t>
      </w:r>
      <w:r w:rsidR="007657ED">
        <w:rPr>
          <w:lang w:eastAsia="zh-CN"/>
        </w:rPr>
        <w:t xml:space="preserve"> </w:t>
      </w:r>
      <w:r w:rsidR="003A4EF9">
        <w:rPr>
          <w:lang w:eastAsia="zh-CN"/>
        </w:rPr>
        <w:t>frame (</w:t>
      </w:r>
      <w:r w:rsidR="00174F9F">
        <w:rPr>
          <w:lang w:eastAsia="zh-CN"/>
        </w:rPr>
        <w:t>P frame, B frame and P slice</w:t>
      </w:r>
      <w:r w:rsidR="00AC136F">
        <w:rPr>
          <w:lang w:eastAsia="zh-CN"/>
        </w:rPr>
        <w:t>, B slice</w:t>
      </w:r>
      <w:r w:rsidR="00174F9F">
        <w:rPr>
          <w:lang w:eastAsia="zh-CN"/>
        </w:rPr>
        <w:t>)</w:t>
      </w:r>
      <w:r w:rsidR="00FB05F2">
        <w:rPr>
          <w:lang w:eastAsia="zh-CN"/>
        </w:rPr>
        <w:t xml:space="preserve">, in which </w:t>
      </w:r>
      <w:r w:rsidR="007657ED">
        <w:rPr>
          <w:lang w:eastAsia="zh-CN"/>
        </w:rPr>
        <w:t>intra frame</w:t>
      </w:r>
      <w:r w:rsidR="00FB05F2">
        <w:rPr>
          <w:lang w:eastAsia="zh-CN"/>
        </w:rPr>
        <w:t xml:space="preserve"> packet can be decoded </w:t>
      </w:r>
      <w:r w:rsidR="00311D59">
        <w:rPr>
          <w:rFonts w:hint="eastAsia"/>
          <w:lang w:eastAsia="zh-CN"/>
        </w:rPr>
        <w:t>by</w:t>
      </w:r>
      <w:r w:rsidR="00311D59">
        <w:rPr>
          <w:lang w:eastAsia="zh-CN"/>
        </w:rPr>
        <w:t xml:space="preserve"> </w:t>
      </w:r>
      <w:r w:rsidR="00FB05F2">
        <w:rPr>
          <w:lang w:eastAsia="zh-CN"/>
        </w:rPr>
        <w:t xml:space="preserve">itself </w:t>
      </w:r>
      <w:r w:rsidR="00311D59">
        <w:rPr>
          <w:lang w:eastAsia="zh-CN"/>
        </w:rPr>
        <w:t>while</w:t>
      </w:r>
      <w:r w:rsidR="00FB05F2">
        <w:rPr>
          <w:lang w:eastAsia="zh-CN"/>
        </w:rPr>
        <w:t xml:space="preserve"> </w:t>
      </w:r>
      <w:r w:rsidR="007657ED">
        <w:rPr>
          <w:lang w:eastAsia="zh-CN"/>
        </w:rPr>
        <w:t>inter frame</w:t>
      </w:r>
      <w:r w:rsidR="00FB05F2">
        <w:rPr>
          <w:lang w:eastAsia="zh-CN"/>
        </w:rPr>
        <w:t xml:space="preserve"> packet relays on the reception of the other</w:t>
      </w:r>
      <w:r w:rsidR="007657ED">
        <w:rPr>
          <w:lang w:eastAsia="zh-CN"/>
        </w:rPr>
        <w:t xml:space="preserve"> intra frame</w:t>
      </w:r>
      <w:r w:rsidR="00FB05F2">
        <w:rPr>
          <w:lang w:eastAsia="zh-CN"/>
        </w:rPr>
        <w:t xml:space="preserve"> and/or </w:t>
      </w:r>
      <w:r w:rsidR="007657ED">
        <w:rPr>
          <w:lang w:eastAsia="zh-CN"/>
        </w:rPr>
        <w:t>inter frame</w:t>
      </w:r>
      <w:r w:rsidR="00311D59">
        <w:rPr>
          <w:lang w:eastAsia="zh-CN"/>
        </w:rPr>
        <w:t xml:space="preserve"> </w:t>
      </w:r>
      <w:r w:rsidR="0038223F">
        <w:rPr>
          <w:rFonts w:hint="eastAsia"/>
          <w:lang w:eastAsia="zh-CN"/>
        </w:rPr>
        <w:t>packet</w:t>
      </w:r>
      <w:r w:rsidR="0038223F">
        <w:rPr>
          <w:lang w:eastAsia="zh-CN"/>
        </w:rPr>
        <w:t xml:space="preserve"> </w:t>
      </w:r>
      <w:r w:rsidR="00311D59">
        <w:rPr>
          <w:lang w:eastAsia="zh-CN"/>
        </w:rPr>
        <w:t>to be decoded</w:t>
      </w:r>
      <w:r w:rsidR="00FB05F2">
        <w:rPr>
          <w:lang w:eastAsia="zh-CN"/>
        </w:rPr>
        <w:t>.</w:t>
      </w:r>
      <w:r w:rsidR="00E45D90">
        <w:rPr>
          <w:lang w:eastAsia="zh-CN"/>
        </w:rPr>
        <w:t xml:space="preserve"> </w:t>
      </w:r>
    </w:p>
    <w:p w14:paraId="5AD71541" w14:textId="47341144" w:rsidR="008A47D7" w:rsidRDefault="006C329B" w:rsidP="00924377">
      <w:r>
        <w:rPr>
          <w:lang w:eastAsia="zh-CN"/>
        </w:rPr>
        <w:t>Usually, t</w:t>
      </w:r>
      <w:r w:rsidR="00952282">
        <w:rPr>
          <w:lang w:eastAsia="zh-CN"/>
        </w:rPr>
        <w:t xml:space="preserve">he </w:t>
      </w:r>
      <w:r w:rsidR="00936F1D">
        <w:rPr>
          <w:lang w:eastAsia="zh-CN"/>
        </w:rPr>
        <w:t xml:space="preserve">total </w:t>
      </w:r>
      <w:r w:rsidR="00E45D90">
        <w:rPr>
          <w:lang w:eastAsia="zh-CN"/>
        </w:rPr>
        <w:t>packet</w:t>
      </w:r>
      <w:r w:rsidR="00952282">
        <w:rPr>
          <w:lang w:eastAsia="zh-CN"/>
        </w:rPr>
        <w:t xml:space="preserve"> size of </w:t>
      </w:r>
      <w:r w:rsidR="007657ED">
        <w:rPr>
          <w:lang w:eastAsia="zh-CN"/>
        </w:rPr>
        <w:t>intra frame</w:t>
      </w:r>
      <w:r w:rsidR="00952282">
        <w:rPr>
          <w:lang w:eastAsia="zh-CN"/>
        </w:rPr>
        <w:t xml:space="preserve"> </w:t>
      </w:r>
      <w:r>
        <w:rPr>
          <w:lang w:eastAsia="zh-CN"/>
        </w:rPr>
        <w:t>is</w:t>
      </w:r>
      <w:r w:rsidR="00952282">
        <w:rPr>
          <w:lang w:eastAsia="zh-CN"/>
        </w:rPr>
        <w:t xml:space="preserve"> larger than</w:t>
      </w:r>
      <w:r w:rsidR="00E45D90">
        <w:rPr>
          <w:lang w:eastAsia="zh-CN"/>
        </w:rPr>
        <w:t xml:space="preserve"> that of</w:t>
      </w:r>
      <w:r w:rsidR="00952282">
        <w:rPr>
          <w:lang w:eastAsia="zh-CN"/>
        </w:rPr>
        <w:t xml:space="preserve"> inter</w:t>
      </w:r>
      <w:r w:rsidR="007657ED">
        <w:rPr>
          <w:lang w:eastAsia="zh-CN"/>
        </w:rPr>
        <w:t xml:space="preserve"> </w:t>
      </w:r>
      <w:r w:rsidR="00952282">
        <w:rPr>
          <w:lang w:eastAsia="zh-CN"/>
        </w:rPr>
        <w:t>frame</w:t>
      </w:r>
      <w:r w:rsidR="00E45D90">
        <w:rPr>
          <w:lang w:eastAsia="zh-CN"/>
        </w:rPr>
        <w:t>.</w:t>
      </w:r>
      <w:r w:rsidR="00952282">
        <w:rPr>
          <w:lang w:eastAsia="zh-CN"/>
        </w:rPr>
        <w:t xml:space="preserve"> </w:t>
      </w:r>
      <w:r w:rsidR="00311D59">
        <w:rPr>
          <w:lang w:eastAsia="zh-CN"/>
        </w:rPr>
        <w:t>Due to the architecture of</w:t>
      </w:r>
      <w:r w:rsidR="00E45D90">
        <w:rPr>
          <w:lang w:eastAsia="zh-CN"/>
        </w:rPr>
        <w:t xml:space="preserve"> modern video codec,</w:t>
      </w:r>
      <w:r w:rsidR="00952282">
        <w:rPr>
          <w:lang w:eastAsia="zh-CN"/>
        </w:rPr>
        <w:t xml:space="preserve"> a video </w:t>
      </w:r>
      <w:r w:rsidR="00AC56FB">
        <w:rPr>
          <w:rFonts w:hint="eastAsia"/>
          <w:lang w:eastAsia="zh-CN"/>
        </w:rPr>
        <w:t>clip</w:t>
      </w:r>
      <w:r w:rsidR="00AC56FB">
        <w:rPr>
          <w:lang w:eastAsia="zh-CN"/>
        </w:rPr>
        <w:t xml:space="preserve"> </w:t>
      </w:r>
      <w:r w:rsidR="00AC56FB">
        <w:rPr>
          <w:rFonts w:hint="eastAsia"/>
          <w:lang w:eastAsia="zh-CN"/>
        </w:rPr>
        <w:t>usually</w:t>
      </w:r>
      <w:r w:rsidR="00AC56FB">
        <w:rPr>
          <w:lang w:eastAsia="zh-CN"/>
        </w:rPr>
        <w:t xml:space="preserve"> </w:t>
      </w:r>
      <w:r w:rsidR="00952282">
        <w:rPr>
          <w:lang w:eastAsia="zh-CN"/>
        </w:rPr>
        <w:t>contains more inter</w:t>
      </w:r>
      <w:r w:rsidR="007657ED">
        <w:rPr>
          <w:lang w:eastAsia="zh-CN"/>
        </w:rPr>
        <w:t xml:space="preserve"> </w:t>
      </w:r>
      <w:r w:rsidR="00952282">
        <w:rPr>
          <w:lang w:eastAsia="zh-CN"/>
        </w:rPr>
        <w:t>frame than intra</w:t>
      </w:r>
      <w:r w:rsidR="007657ED">
        <w:rPr>
          <w:lang w:eastAsia="zh-CN"/>
        </w:rPr>
        <w:t xml:space="preserve"> </w:t>
      </w:r>
      <w:r w:rsidR="00952282">
        <w:rPr>
          <w:lang w:eastAsia="zh-CN"/>
        </w:rPr>
        <w:t>frame</w:t>
      </w:r>
      <w:r w:rsidR="00E45D90">
        <w:rPr>
          <w:lang w:eastAsia="zh-CN"/>
        </w:rPr>
        <w:t xml:space="preserve"> in order to improve</w:t>
      </w:r>
      <w:r w:rsidR="00064B04">
        <w:rPr>
          <w:lang w:eastAsia="zh-CN"/>
        </w:rPr>
        <w:t xml:space="preserve"> the</w:t>
      </w:r>
      <w:r w:rsidR="00E45D90">
        <w:rPr>
          <w:lang w:eastAsia="zh-CN"/>
        </w:rPr>
        <w:t xml:space="preserve"> compression ratio</w:t>
      </w:r>
      <w:r w:rsidR="001102B9">
        <w:rPr>
          <w:lang w:eastAsia="zh-CN"/>
        </w:rPr>
        <w:t xml:space="preserve">. </w:t>
      </w:r>
      <w:r w:rsidR="00064B04">
        <w:rPr>
          <w:lang w:eastAsia="zh-CN"/>
        </w:rPr>
        <w:t>Because the resolution</w:t>
      </w:r>
      <w:r w:rsidR="00636BE0">
        <w:rPr>
          <w:lang w:eastAsia="zh-CN"/>
        </w:rPr>
        <w:t xml:space="preserve"> and color depth</w:t>
      </w:r>
      <w:r w:rsidR="00064B04">
        <w:rPr>
          <w:lang w:eastAsia="zh-CN"/>
        </w:rPr>
        <w:t xml:space="preserve"> remain constant</w:t>
      </w:r>
      <w:r w:rsidR="00AC56FB">
        <w:rPr>
          <w:lang w:eastAsia="zh-CN"/>
        </w:rPr>
        <w:t xml:space="preserve"> </w:t>
      </w:r>
      <w:r w:rsidR="00AC56FB">
        <w:rPr>
          <w:rFonts w:hint="eastAsia"/>
          <w:lang w:eastAsia="zh-CN"/>
        </w:rPr>
        <w:t>in</w:t>
      </w:r>
      <w:r w:rsidR="00AC56FB">
        <w:rPr>
          <w:lang w:eastAsia="zh-CN"/>
        </w:rPr>
        <w:t xml:space="preserve"> </w:t>
      </w:r>
      <w:r w:rsidR="00AC56FB">
        <w:rPr>
          <w:rFonts w:hint="eastAsia"/>
          <w:lang w:eastAsia="zh-CN"/>
        </w:rPr>
        <w:t>one</w:t>
      </w:r>
      <w:r w:rsidR="00AC56FB">
        <w:rPr>
          <w:lang w:eastAsia="zh-CN"/>
        </w:rPr>
        <w:t xml:space="preserve"> </w:t>
      </w:r>
      <w:r w:rsidR="00AC56FB">
        <w:rPr>
          <w:rFonts w:hint="eastAsia"/>
          <w:lang w:eastAsia="zh-CN"/>
        </w:rPr>
        <w:t>video</w:t>
      </w:r>
      <w:r w:rsidR="00AC56FB">
        <w:rPr>
          <w:lang w:eastAsia="zh-CN"/>
        </w:rPr>
        <w:t xml:space="preserve"> </w:t>
      </w:r>
      <w:r w:rsidR="00AC56FB">
        <w:rPr>
          <w:rFonts w:hint="eastAsia"/>
          <w:lang w:eastAsia="zh-CN"/>
        </w:rPr>
        <w:t>clip</w:t>
      </w:r>
      <w:r w:rsidR="00064B04">
        <w:rPr>
          <w:lang w:eastAsia="zh-CN"/>
        </w:rPr>
        <w:t xml:space="preserve"> or segment</w:t>
      </w:r>
      <w:r w:rsidR="00636BE0">
        <w:rPr>
          <w:lang w:eastAsia="zh-CN"/>
        </w:rPr>
        <w:t xml:space="preserve">, </w:t>
      </w:r>
      <w:r w:rsidR="00F83C6A">
        <w:rPr>
          <w:lang w:eastAsia="zh-CN"/>
        </w:rPr>
        <w:t>the size of</w:t>
      </w:r>
      <w:r w:rsidR="00AC56FB">
        <w:rPr>
          <w:lang w:eastAsia="zh-CN"/>
        </w:rPr>
        <w:t xml:space="preserve"> </w:t>
      </w:r>
      <w:r w:rsidR="00311D59">
        <w:rPr>
          <w:lang w:eastAsia="zh-CN"/>
        </w:rPr>
        <w:t>compressed</w:t>
      </w:r>
      <w:r w:rsidR="00A53B77">
        <w:rPr>
          <w:lang w:eastAsia="zh-CN"/>
        </w:rPr>
        <w:t xml:space="preserve"> </w:t>
      </w:r>
      <w:r w:rsidR="00B412A9">
        <w:rPr>
          <w:lang w:eastAsia="zh-CN"/>
        </w:rPr>
        <w:t xml:space="preserve">frame shall </w:t>
      </w:r>
      <w:r w:rsidR="008B0EAB">
        <w:rPr>
          <w:rFonts w:hint="eastAsia"/>
          <w:lang w:eastAsia="zh-CN"/>
        </w:rPr>
        <w:t>obey</w:t>
      </w:r>
      <w:bookmarkStart w:id="5" w:name="OLE_LINK23"/>
      <w:r w:rsidR="008B0EAB">
        <w:rPr>
          <w:lang w:eastAsia="zh-CN"/>
        </w:rPr>
        <w:t xml:space="preserve"> </w:t>
      </w:r>
      <w:r w:rsidR="00B148A7">
        <w:rPr>
          <w:lang w:eastAsia="zh-CN"/>
        </w:rPr>
        <w:t xml:space="preserve">Gaussian </w:t>
      </w:r>
      <w:bookmarkEnd w:id="5"/>
      <w:r w:rsidR="00311D59">
        <w:rPr>
          <w:lang w:eastAsia="zh-CN"/>
        </w:rPr>
        <w:t>distribution,</w:t>
      </w:r>
      <w:r w:rsidR="008A47D7">
        <w:rPr>
          <w:lang w:eastAsia="zh-CN"/>
        </w:rPr>
        <w:t xml:space="preserve"> and the</w:t>
      </w:r>
      <w:r w:rsidR="00311D59">
        <w:rPr>
          <w:lang w:eastAsia="zh-CN"/>
        </w:rPr>
        <w:t xml:space="preserve"> </w:t>
      </w:r>
      <w:r w:rsidR="00F16B52">
        <w:rPr>
          <w:lang w:eastAsia="zh-CN"/>
        </w:rPr>
        <w:t>typical</w:t>
      </w:r>
      <w:r w:rsidR="00BA5B73">
        <w:rPr>
          <w:lang w:eastAsia="zh-CN"/>
        </w:rPr>
        <w:t xml:space="preserve"> size of an</w:t>
      </w:r>
      <w:r w:rsidR="00A30D5D">
        <w:rPr>
          <w:lang w:eastAsia="zh-CN"/>
        </w:rPr>
        <w:t xml:space="preserve"> H.264</w:t>
      </w:r>
      <w:r w:rsidR="00A14985">
        <w:rPr>
          <w:lang w:eastAsia="zh-CN"/>
        </w:rPr>
        <w:t xml:space="preserve"> </w:t>
      </w:r>
      <w:r w:rsidR="00064B04">
        <w:rPr>
          <w:lang w:eastAsia="zh-CN"/>
        </w:rPr>
        <w:t>compressed</w:t>
      </w:r>
      <w:r w:rsidR="00A30D5D">
        <w:rPr>
          <w:lang w:eastAsia="zh-CN"/>
        </w:rPr>
        <w:t xml:space="preserve"> FHD</w:t>
      </w:r>
      <w:r w:rsidR="00A14985">
        <w:rPr>
          <w:lang w:eastAsia="zh-CN"/>
        </w:rPr>
        <w:t xml:space="preserve"> </w:t>
      </w:r>
      <w:r w:rsidR="00CC2D84">
        <w:rPr>
          <w:lang w:eastAsia="zh-CN"/>
        </w:rPr>
        <w:t xml:space="preserve">video frame </w:t>
      </w:r>
      <w:r w:rsidR="00A30D5D">
        <w:rPr>
          <w:lang w:eastAsia="zh-CN"/>
        </w:rPr>
        <w:t>is roughly</w:t>
      </w:r>
      <w:r w:rsidR="0045180A">
        <w:rPr>
          <w:lang w:eastAsia="zh-CN"/>
        </w:rPr>
        <w:t xml:space="preserve"> </w:t>
      </w:r>
      <w:r w:rsidR="0070184C">
        <w:rPr>
          <w:lang w:eastAsia="zh-CN"/>
        </w:rPr>
        <w:t>10</w:t>
      </w:r>
      <w:r w:rsidR="00A30D5D">
        <w:rPr>
          <w:vertAlign w:val="superscript"/>
          <w:lang w:eastAsia="zh-CN"/>
        </w:rPr>
        <w:t>2</w:t>
      </w:r>
      <w:r w:rsidR="00A30D5D">
        <w:rPr>
          <w:lang w:eastAsia="zh-CN"/>
        </w:rPr>
        <w:t>~10</w:t>
      </w:r>
      <w:r w:rsidR="00A30D5D">
        <w:rPr>
          <w:vertAlign w:val="superscript"/>
          <w:lang w:eastAsia="zh-CN"/>
        </w:rPr>
        <w:t xml:space="preserve">3 </w:t>
      </w:r>
      <w:r w:rsidR="00A30D5D">
        <w:rPr>
          <w:lang w:eastAsia="zh-CN"/>
        </w:rPr>
        <w:t>KB</w:t>
      </w:r>
      <w:r w:rsidR="00407173">
        <w:rPr>
          <w:lang w:eastAsia="zh-CN"/>
        </w:rPr>
        <w:t>.</w:t>
      </w:r>
      <w:r w:rsidR="00981B73" w:rsidRPr="00981B73">
        <w:t xml:space="preserve"> </w:t>
      </w:r>
      <w:r w:rsidR="00064B04">
        <w:t>Moreover</w:t>
      </w:r>
      <w:r w:rsidR="008A47D7">
        <w:t>,</w:t>
      </w:r>
      <w:r w:rsidR="00064B04">
        <w:t xml:space="preserve"> unlike other service</w:t>
      </w:r>
      <w:r w:rsidR="001A0665">
        <w:t xml:space="preserve"> </w:t>
      </w:r>
      <w:r w:rsidR="001A0665">
        <w:rPr>
          <w:rFonts w:hint="eastAsia"/>
          <w:lang w:eastAsia="zh-CN"/>
        </w:rPr>
        <w:t>packets</w:t>
      </w:r>
      <w:r w:rsidR="00064B04">
        <w:t>,</w:t>
      </w:r>
      <w:r w:rsidR="008A47D7">
        <w:t xml:space="preserve"> the frame</w:t>
      </w:r>
      <w:r w:rsidR="002F6BAB">
        <w:t xml:space="preserve"> packets</w:t>
      </w:r>
      <w:r w:rsidR="008A47D7">
        <w:t xml:space="preserve"> arrive at a certain</w:t>
      </w:r>
      <w:r w:rsidR="00064B04">
        <w:t xml:space="preserve"> </w:t>
      </w:r>
      <w:r w:rsidR="008A47D7">
        <w:t>interval</w:t>
      </w:r>
      <w:r w:rsidR="002F6BAB">
        <w:t xml:space="preserve">, which </w:t>
      </w:r>
      <w:r w:rsidR="001A0665">
        <w:rPr>
          <w:rFonts w:hint="eastAsia"/>
          <w:lang w:eastAsia="zh-CN"/>
        </w:rPr>
        <w:t>equals</w:t>
      </w:r>
      <w:r w:rsidR="001A0665">
        <w:rPr>
          <w:lang w:eastAsia="zh-CN"/>
        </w:rPr>
        <w:t xml:space="preserve"> </w:t>
      </w:r>
      <w:r w:rsidR="001A0665">
        <w:rPr>
          <w:rFonts w:hint="eastAsia"/>
          <w:lang w:eastAsia="zh-CN"/>
        </w:rPr>
        <w:t>to</w:t>
      </w:r>
      <w:r w:rsidR="001A0665">
        <w:rPr>
          <w:lang w:eastAsia="zh-CN"/>
        </w:rPr>
        <w:t xml:space="preserve"> </w:t>
      </w:r>
      <w:r w:rsidR="00A45653" w:rsidRPr="00A45653">
        <w:rPr>
          <w:lang w:eastAsia="zh-CN"/>
        </w:rPr>
        <w:t>reciprocal</w:t>
      </w:r>
      <w:r w:rsidR="00A45653">
        <w:rPr>
          <w:lang w:eastAsia="zh-CN"/>
        </w:rPr>
        <w:t xml:space="preserve"> </w:t>
      </w:r>
      <w:r w:rsidR="00A45653">
        <w:rPr>
          <w:rFonts w:hint="eastAsia"/>
          <w:lang w:eastAsia="zh-CN"/>
        </w:rPr>
        <w:t>of</w:t>
      </w:r>
      <w:r w:rsidR="00A45653">
        <w:t xml:space="preserve"> </w:t>
      </w:r>
      <w:r w:rsidR="002F6BAB">
        <w:t>the frame rate</w:t>
      </w:r>
      <w:r w:rsidR="002F6BAB">
        <w:rPr>
          <w:lang w:eastAsia="zh-CN"/>
        </w:rPr>
        <w:t>,</w:t>
      </w:r>
      <w:r w:rsidR="00064B04">
        <w:t xml:space="preserve"> in a relatively long period, and outside the interval, there will be no frame packets</w:t>
      </w:r>
      <w:r w:rsidR="002F6BAB">
        <w:t xml:space="preserve"> for transmission</w:t>
      </w:r>
      <w:r w:rsidR="008A47D7">
        <w:t>.</w:t>
      </w:r>
      <w:r w:rsidR="002F6BAB">
        <w:t xml:space="preserve"> The frame packet arriving at a certain interval is called burst packet, and burst transmission</w:t>
      </w:r>
      <w:r w:rsidR="008A47D7">
        <w:t xml:space="preserve"> is the most significant characteristics of XR</w:t>
      </w:r>
      <w:r w:rsidR="002F6BAB">
        <w:t>/VR</w:t>
      </w:r>
      <w:r w:rsidR="008A47D7">
        <w:t xml:space="preserve"> traffic</w:t>
      </w:r>
      <w:r w:rsidR="002F6BAB">
        <w:t>.</w:t>
      </w:r>
    </w:p>
    <w:p w14:paraId="48B342BA" w14:textId="5215B091" w:rsidR="00FC1CE1" w:rsidRDefault="00FC1CE1" w:rsidP="00924377">
      <w:r>
        <w:rPr>
          <w:rFonts w:hint="eastAsia"/>
          <w:lang w:eastAsia="zh-CN"/>
        </w:rPr>
        <w:t>As</w:t>
      </w:r>
      <w:r w:rsidR="009F752B">
        <w:t xml:space="preserve"> </w:t>
      </w:r>
      <w:r w:rsidR="009F752B">
        <w:rPr>
          <w:rFonts w:hint="eastAsia"/>
          <w:lang w:eastAsia="zh-CN"/>
        </w:rPr>
        <w:t>illustrated</w:t>
      </w:r>
      <w:r w:rsidR="002171E0">
        <w:rPr>
          <w:lang w:eastAsia="zh-CN"/>
        </w:rPr>
        <w:t xml:space="preserve"> </w:t>
      </w:r>
      <w:r>
        <w:rPr>
          <w:lang w:eastAsia="zh-CN"/>
        </w:rPr>
        <w:t>in [3]</w:t>
      </w:r>
      <w:r w:rsidR="002171E0">
        <w:rPr>
          <w:lang w:eastAsia="zh-CN"/>
        </w:rPr>
        <w:t>,</w:t>
      </w:r>
      <w:r w:rsidR="000D28BB">
        <w:rPr>
          <w:lang w:eastAsia="zh-CN"/>
        </w:rPr>
        <w:t xml:space="preserve"> in DL,</w:t>
      </w:r>
      <w:r w:rsidR="002171E0">
        <w:rPr>
          <w:lang w:eastAsia="zh-CN"/>
        </w:rPr>
        <w:t xml:space="preserve"> </w:t>
      </w:r>
      <w:r w:rsidR="009F752B">
        <w:rPr>
          <w:lang w:eastAsia="zh-CN"/>
        </w:rPr>
        <w:t xml:space="preserve">130~140 </w:t>
      </w:r>
      <w:r w:rsidR="009F752B">
        <w:rPr>
          <w:rFonts w:hint="eastAsia"/>
          <w:lang w:eastAsia="zh-CN"/>
        </w:rPr>
        <w:t>fragment</w:t>
      </w:r>
      <w:r w:rsidR="000D28BB">
        <w:rPr>
          <w:lang w:eastAsia="zh-CN"/>
        </w:rPr>
        <w:t xml:space="preserve"> </w:t>
      </w:r>
      <w:r w:rsidR="000D28BB">
        <w:rPr>
          <w:rFonts w:hint="eastAsia"/>
          <w:lang w:eastAsia="zh-CN"/>
        </w:rPr>
        <w:t>burst</w:t>
      </w:r>
      <w:r w:rsidR="009F752B">
        <w:rPr>
          <w:lang w:eastAsia="zh-CN"/>
        </w:rPr>
        <w:t xml:space="preserve"> </w:t>
      </w:r>
      <w:r w:rsidR="009F752B">
        <w:rPr>
          <w:rFonts w:hint="eastAsia"/>
          <w:lang w:eastAsia="zh-CN"/>
        </w:rPr>
        <w:t>packets</w:t>
      </w:r>
      <w:r w:rsidR="009F752B">
        <w:rPr>
          <w:lang w:eastAsia="zh-CN"/>
        </w:rPr>
        <w:t xml:space="preserve"> </w:t>
      </w:r>
      <w:r w:rsidR="009F752B">
        <w:rPr>
          <w:rFonts w:hint="eastAsia"/>
          <w:lang w:eastAsia="zh-CN"/>
        </w:rPr>
        <w:t>make</w:t>
      </w:r>
      <w:r w:rsidR="009F752B">
        <w:rPr>
          <w:lang w:eastAsia="zh-CN"/>
        </w:rPr>
        <w:t xml:space="preserve"> </w:t>
      </w:r>
      <w:r w:rsidR="009F752B">
        <w:rPr>
          <w:rFonts w:hint="eastAsia"/>
          <w:lang w:eastAsia="zh-CN"/>
        </w:rPr>
        <w:t>up</w:t>
      </w:r>
      <w:r w:rsidR="009F752B">
        <w:rPr>
          <w:lang w:eastAsia="zh-CN"/>
        </w:rPr>
        <w:t xml:space="preserve"> </w:t>
      </w:r>
      <w:r w:rsidR="009F752B">
        <w:rPr>
          <w:rFonts w:hint="eastAsia"/>
          <w:lang w:eastAsia="zh-CN"/>
        </w:rPr>
        <w:t>one</w:t>
      </w:r>
      <w:r w:rsidR="009F752B">
        <w:rPr>
          <w:lang w:eastAsia="zh-CN"/>
        </w:rPr>
        <w:t xml:space="preserve"> </w:t>
      </w:r>
      <w:r w:rsidR="000D28BB">
        <w:rPr>
          <w:rFonts w:hint="eastAsia"/>
          <w:lang w:eastAsia="zh-CN"/>
        </w:rPr>
        <w:t>video</w:t>
      </w:r>
      <w:r w:rsidR="000D28BB">
        <w:rPr>
          <w:lang w:eastAsia="zh-CN"/>
        </w:rPr>
        <w:t xml:space="preserve"> </w:t>
      </w:r>
      <w:r w:rsidR="000D28BB">
        <w:rPr>
          <w:rFonts w:hint="eastAsia"/>
          <w:lang w:eastAsia="zh-CN"/>
        </w:rPr>
        <w:t>frame</w:t>
      </w:r>
      <w:r w:rsidR="000D28BB">
        <w:rPr>
          <w:lang w:eastAsia="zh-CN"/>
        </w:rPr>
        <w:t xml:space="preserve">. </w:t>
      </w:r>
      <w:r w:rsidR="000D28BB" w:rsidRPr="000D28BB">
        <w:rPr>
          <w:lang w:eastAsia="zh-CN"/>
        </w:rPr>
        <w:t>The periodicity of</w:t>
      </w:r>
      <w:r w:rsidR="000D28BB" w:rsidRPr="000D28BB">
        <w:rPr>
          <w:rFonts w:hint="eastAsia"/>
          <w:lang w:eastAsia="zh-CN"/>
        </w:rPr>
        <w:t xml:space="preserve"> </w:t>
      </w:r>
      <w:r w:rsidR="000D28BB">
        <w:rPr>
          <w:rFonts w:hint="eastAsia"/>
          <w:lang w:eastAsia="zh-CN"/>
        </w:rPr>
        <w:t>burst</w:t>
      </w:r>
      <w:r w:rsidR="000D28BB">
        <w:rPr>
          <w:lang w:eastAsia="zh-CN"/>
        </w:rPr>
        <w:t xml:space="preserve"> </w:t>
      </w:r>
      <w:r w:rsidR="000D28BB">
        <w:rPr>
          <w:rFonts w:hint="eastAsia"/>
          <w:lang w:eastAsia="zh-CN"/>
        </w:rPr>
        <w:t>packets</w:t>
      </w:r>
      <w:r w:rsidR="000D28BB">
        <w:rPr>
          <w:lang w:eastAsia="zh-CN"/>
        </w:rPr>
        <w:t xml:space="preserve"> </w:t>
      </w:r>
      <w:r w:rsidR="000D28BB" w:rsidRPr="000D28BB">
        <w:rPr>
          <w:lang w:eastAsia="zh-CN"/>
        </w:rPr>
        <w:t>is also apparent</w:t>
      </w:r>
      <w:r w:rsidR="000D28BB">
        <w:rPr>
          <w:lang w:eastAsia="zh-CN"/>
        </w:rPr>
        <w:t>.</w:t>
      </w:r>
    </w:p>
    <w:p w14:paraId="4DF51E66" w14:textId="3304E8B9" w:rsidR="000411B5" w:rsidRDefault="000411B5" w:rsidP="00924377">
      <w:r>
        <w:rPr>
          <w:noProof/>
        </w:rPr>
        <w:drawing>
          <wp:inline distT="0" distB="0" distL="0" distR="0" wp14:anchorId="5E60CCCF" wp14:editId="41A91F63">
            <wp:extent cx="6122035" cy="21894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2189480"/>
                    </a:xfrm>
                    <a:prstGeom prst="rect">
                      <a:avLst/>
                    </a:prstGeom>
                  </pic:spPr>
                </pic:pic>
              </a:graphicData>
            </a:graphic>
          </wp:inline>
        </w:drawing>
      </w:r>
    </w:p>
    <w:p w14:paraId="612C2182" w14:textId="1D7476C5" w:rsidR="00983093" w:rsidRDefault="005D3B35" w:rsidP="00924377">
      <w:pPr>
        <w:rPr>
          <w:lang w:eastAsia="zh-CN"/>
        </w:rPr>
      </w:pPr>
      <w:r>
        <w:rPr>
          <w:lang w:eastAsia="zh-CN"/>
        </w:rPr>
        <w:t xml:space="preserve">It is believed that </w:t>
      </w:r>
      <w:r w:rsidR="00F75703">
        <w:rPr>
          <w:lang w:eastAsia="zh-CN"/>
        </w:rPr>
        <w:t>burst packets will be more common in the future.</w:t>
      </w:r>
      <w:r>
        <w:rPr>
          <w:lang w:eastAsia="zh-CN"/>
        </w:rPr>
        <w:t xml:space="preserve"> </w:t>
      </w:r>
      <w:r w:rsidR="00983093">
        <w:rPr>
          <w:lang w:eastAsia="zh-CN"/>
        </w:rPr>
        <w:t xml:space="preserve">The </w:t>
      </w:r>
      <w:r w:rsidR="001C5259">
        <w:rPr>
          <w:rFonts w:hint="eastAsia"/>
          <w:lang w:eastAsia="zh-CN"/>
        </w:rPr>
        <w:t>inherent</w:t>
      </w:r>
      <w:r w:rsidR="001C5259">
        <w:rPr>
          <w:lang w:eastAsia="zh-CN"/>
        </w:rPr>
        <w:t xml:space="preserve"> </w:t>
      </w:r>
      <w:r w:rsidR="00983093">
        <w:rPr>
          <w:rFonts w:hint="eastAsia"/>
          <w:lang w:eastAsia="zh-CN"/>
        </w:rPr>
        <w:t>reason</w:t>
      </w:r>
      <w:r w:rsidR="00983093">
        <w:rPr>
          <w:lang w:eastAsia="zh-CN"/>
        </w:rPr>
        <w:t xml:space="preserve"> </w:t>
      </w:r>
      <w:r w:rsidR="00F75703">
        <w:rPr>
          <w:lang w:eastAsia="zh-CN"/>
        </w:rPr>
        <w:t xml:space="preserve">for </w:t>
      </w:r>
      <w:r w:rsidR="007657ED">
        <w:rPr>
          <w:rFonts w:hint="eastAsia"/>
          <w:lang w:eastAsia="zh-CN"/>
        </w:rPr>
        <w:t>that</w:t>
      </w:r>
      <w:r w:rsidR="007657ED">
        <w:rPr>
          <w:lang w:eastAsia="zh-CN"/>
        </w:rPr>
        <w:t xml:space="preserve"> </w:t>
      </w:r>
      <w:r w:rsidR="0017477F">
        <w:rPr>
          <w:lang w:eastAsia="zh-CN"/>
        </w:rPr>
        <w:t xml:space="preserve">common </w:t>
      </w:r>
      <w:r w:rsidR="007657ED">
        <w:rPr>
          <w:rFonts w:hint="eastAsia"/>
          <w:lang w:eastAsia="zh-CN"/>
        </w:rPr>
        <w:t>belief</w:t>
      </w:r>
      <w:r w:rsidR="007657ED">
        <w:rPr>
          <w:lang w:eastAsia="zh-CN"/>
        </w:rPr>
        <w:t xml:space="preserve"> </w:t>
      </w:r>
      <w:r w:rsidR="00983093">
        <w:rPr>
          <w:lang w:eastAsia="zh-CN"/>
        </w:rPr>
        <w:t xml:space="preserve">is that </w:t>
      </w:r>
      <w:r w:rsidR="0033226A">
        <w:rPr>
          <w:rFonts w:hint="eastAsia"/>
          <w:lang w:eastAsia="zh-CN"/>
        </w:rPr>
        <w:t>compressed</w:t>
      </w:r>
      <w:r w:rsidR="00983093">
        <w:rPr>
          <w:lang w:eastAsia="zh-CN"/>
        </w:rPr>
        <w:t xml:space="preserve"> </w:t>
      </w:r>
      <w:r w:rsidR="00983093">
        <w:rPr>
          <w:rFonts w:hint="eastAsia"/>
          <w:lang w:eastAsia="zh-CN"/>
        </w:rPr>
        <w:t>video</w:t>
      </w:r>
      <w:r w:rsidR="00983093">
        <w:rPr>
          <w:lang w:eastAsia="zh-CN"/>
        </w:rPr>
        <w:t xml:space="preserve"> frame are</w:t>
      </w:r>
      <w:r w:rsidR="0017477F">
        <w:rPr>
          <w:lang w:eastAsia="zh-CN"/>
        </w:rPr>
        <w:t xml:space="preserve"> </w:t>
      </w:r>
      <w:r w:rsidR="0033226A">
        <w:rPr>
          <w:lang w:eastAsia="zh-CN"/>
        </w:rPr>
        <w:t>naturally</w:t>
      </w:r>
      <w:r w:rsidR="00983093">
        <w:rPr>
          <w:lang w:eastAsia="zh-CN"/>
        </w:rPr>
        <w:t xml:space="preserve"> </w:t>
      </w:r>
      <w:r w:rsidR="00983093" w:rsidRPr="0070184C">
        <w:rPr>
          <w:lang w:eastAsia="zh-CN"/>
        </w:rPr>
        <w:t>sparse and discrete in time</w:t>
      </w:r>
      <w:r w:rsidR="00983093">
        <w:rPr>
          <w:lang w:eastAsia="zh-CN"/>
        </w:rPr>
        <w:t xml:space="preserve">. </w:t>
      </w:r>
      <w:r w:rsidR="00640DD9">
        <w:rPr>
          <w:lang w:eastAsia="zh-CN"/>
        </w:rPr>
        <w:t xml:space="preserve">To make </w:t>
      </w:r>
      <w:r w:rsidR="00811996">
        <w:rPr>
          <w:lang w:eastAsia="zh-CN"/>
        </w:rPr>
        <w:t>the problem more</w:t>
      </w:r>
      <w:r w:rsidR="00596E89">
        <w:rPr>
          <w:lang w:eastAsia="zh-CN"/>
        </w:rPr>
        <w:t xml:space="preserve"> complicated, resolution higher than FHD will be more common in future,</w:t>
      </w:r>
      <w:r w:rsidR="008B2758">
        <w:rPr>
          <w:lang w:eastAsia="zh-CN"/>
        </w:rPr>
        <w:t xml:space="preserve"> which </w:t>
      </w:r>
      <w:r w:rsidR="002C486C" w:rsidRPr="002C486C">
        <w:rPr>
          <w:lang w:eastAsia="zh-CN"/>
        </w:rPr>
        <w:t xml:space="preserve">means burst packets will appear </w:t>
      </w:r>
      <w:r w:rsidR="00596E89">
        <w:rPr>
          <w:lang w:eastAsia="zh-CN"/>
        </w:rPr>
        <w:t xml:space="preserve">more </w:t>
      </w:r>
      <w:r w:rsidR="002C486C" w:rsidRPr="002C486C">
        <w:rPr>
          <w:lang w:eastAsia="zh-CN"/>
        </w:rPr>
        <w:t>frequently within a short period of time,</w:t>
      </w:r>
      <w:r w:rsidR="008B2758" w:rsidRPr="008B2758">
        <w:rPr>
          <w:lang w:eastAsia="zh-CN"/>
        </w:rPr>
        <w:t xml:space="preserve"> </w:t>
      </w:r>
      <w:r w:rsidR="002C486C">
        <w:rPr>
          <w:lang w:eastAsia="zh-CN"/>
        </w:rPr>
        <w:t>causing</w:t>
      </w:r>
      <w:r w:rsidR="008B2758" w:rsidRPr="008B2758">
        <w:rPr>
          <w:lang w:eastAsia="zh-CN"/>
        </w:rPr>
        <w:t xml:space="preserve"> the throughput measured over short time windows </w:t>
      </w:r>
      <w:r w:rsidR="00983093">
        <w:rPr>
          <w:lang w:eastAsia="zh-CN"/>
        </w:rPr>
        <w:t>will</w:t>
      </w:r>
      <w:r w:rsidR="008B2758" w:rsidRPr="008B2758">
        <w:rPr>
          <w:lang w:eastAsia="zh-CN"/>
        </w:rPr>
        <w:t xml:space="preserve"> be much higher than its long-term average value</w:t>
      </w:r>
      <w:r w:rsidR="00983093">
        <w:rPr>
          <w:lang w:eastAsia="zh-CN"/>
        </w:rPr>
        <w:t xml:space="preserve">. </w:t>
      </w:r>
      <w:r w:rsidR="00983093">
        <w:rPr>
          <w:rFonts w:hint="eastAsia"/>
          <w:lang w:eastAsia="zh-CN"/>
        </w:rPr>
        <w:t>With</w:t>
      </w:r>
      <w:r w:rsidR="00983093">
        <w:rPr>
          <w:lang w:eastAsia="zh-CN"/>
        </w:rPr>
        <w:t xml:space="preserve"> </w:t>
      </w:r>
      <w:r w:rsidR="00983093">
        <w:rPr>
          <w:rFonts w:hint="eastAsia"/>
          <w:lang w:eastAsia="zh-CN"/>
        </w:rPr>
        <w:t>the</w:t>
      </w:r>
      <w:r w:rsidR="00983093">
        <w:rPr>
          <w:lang w:eastAsia="zh-CN"/>
        </w:rPr>
        <w:t xml:space="preserve"> </w:t>
      </w:r>
      <w:r w:rsidR="00983093">
        <w:rPr>
          <w:rFonts w:hint="eastAsia"/>
          <w:lang w:eastAsia="zh-CN"/>
        </w:rPr>
        <w:t>composition</w:t>
      </w:r>
      <w:r w:rsidR="00983093">
        <w:rPr>
          <w:lang w:eastAsia="zh-CN"/>
        </w:rPr>
        <w:t xml:space="preserve"> </w:t>
      </w:r>
      <w:r w:rsidR="00983093">
        <w:rPr>
          <w:rFonts w:hint="eastAsia"/>
          <w:lang w:eastAsia="zh-CN"/>
        </w:rPr>
        <w:t>of multiple</w:t>
      </w:r>
      <w:r w:rsidR="00983093">
        <w:rPr>
          <w:lang w:eastAsia="zh-CN"/>
        </w:rPr>
        <w:t xml:space="preserve"> </w:t>
      </w:r>
      <w:r w:rsidR="00983093">
        <w:rPr>
          <w:rFonts w:hint="eastAsia"/>
          <w:lang w:eastAsia="zh-CN"/>
        </w:rPr>
        <w:t>XR</w:t>
      </w:r>
      <w:r w:rsidR="00983093">
        <w:rPr>
          <w:lang w:eastAsia="zh-CN"/>
        </w:rPr>
        <w:t xml:space="preserve"> </w:t>
      </w:r>
      <w:r w:rsidR="00983093">
        <w:rPr>
          <w:rFonts w:hint="eastAsia"/>
          <w:lang w:eastAsia="zh-CN"/>
        </w:rPr>
        <w:t>stream</w:t>
      </w:r>
      <w:r w:rsidR="00983093">
        <w:rPr>
          <w:lang w:eastAsia="zh-CN"/>
        </w:rPr>
        <w:t xml:space="preserve">, </w:t>
      </w:r>
      <w:r w:rsidR="00FA074D">
        <w:rPr>
          <w:lang w:eastAsia="zh-CN"/>
        </w:rPr>
        <w:t>to transmit burst packet with PDB will be more difficult</w:t>
      </w:r>
      <w:r w:rsidR="003932D4">
        <w:rPr>
          <w:lang w:eastAsia="zh-CN"/>
        </w:rPr>
        <w:t xml:space="preserve"> in the future</w:t>
      </w:r>
      <w:r w:rsidR="00FA074D">
        <w:rPr>
          <w:lang w:eastAsia="zh-CN"/>
        </w:rPr>
        <w:t>.</w:t>
      </w:r>
    </w:p>
    <w:p w14:paraId="392A92D5" w14:textId="1F320A3C" w:rsidR="009A3F3F" w:rsidRPr="009A3F3F" w:rsidRDefault="009A3F3F" w:rsidP="00924377">
      <w:pPr>
        <w:rPr>
          <w:b/>
          <w:bCs/>
          <w:lang w:eastAsia="zh-CN"/>
        </w:rPr>
      </w:pPr>
      <w:r w:rsidRPr="001104C7">
        <w:rPr>
          <w:b/>
          <w:bCs/>
          <w:lang w:eastAsia="zh-CN"/>
        </w:rPr>
        <w:t>Observation 1:</w:t>
      </w:r>
      <w:r>
        <w:rPr>
          <w:b/>
          <w:bCs/>
          <w:lang w:eastAsia="zh-CN"/>
        </w:rPr>
        <w:t xml:space="preserve"> </w:t>
      </w:r>
      <w:r w:rsidR="00BC6DF1">
        <w:rPr>
          <w:b/>
          <w:bCs/>
          <w:lang w:eastAsia="zh-CN"/>
        </w:rPr>
        <w:t>Transmission of</w:t>
      </w:r>
      <w:r w:rsidR="00C879E1">
        <w:rPr>
          <w:b/>
          <w:bCs/>
          <w:lang w:eastAsia="zh-CN"/>
        </w:rPr>
        <w:t xml:space="preserve"> </w:t>
      </w:r>
      <w:r w:rsidR="00276077">
        <w:rPr>
          <w:rFonts w:hint="eastAsia"/>
          <w:b/>
          <w:bCs/>
          <w:lang w:eastAsia="zh-CN"/>
        </w:rPr>
        <w:t>period</w:t>
      </w:r>
      <w:r w:rsidR="00276077">
        <w:rPr>
          <w:b/>
          <w:bCs/>
          <w:lang w:eastAsia="zh-CN"/>
        </w:rPr>
        <w:t xml:space="preserve"> </w:t>
      </w:r>
      <w:r w:rsidR="003A7A95">
        <w:rPr>
          <w:b/>
          <w:bCs/>
          <w:lang w:eastAsia="zh-CN"/>
        </w:rPr>
        <w:t>b</w:t>
      </w:r>
      <w:r w:rsidR="008815A4">
        <w:rPr>
          <w:rFonts w:hint="eastAsia"/>
          <w:b/>
          <w:bCs/>
          <w:lang w:eastAsia="zh-CN"/>
        </w:rPr>
        <w:t>urst</w:t>
      </w:r>
      <w:r w:rsidR="008815A4">
        <w:rPr>
          <w:b/>
          <w:bCs/>
          <w:lang w:eastAsia="zh-CN"/>
        </w:rPr>
        <w:t xml:space="preserve"> </w:t>
      </w:r>
      <w:r w:rsidR="008815A4">
        <w:rPr>
          <w:rFonts w:hint="eastAsia"/>
          <w:b/>
          <w:bCs/>
          <w:lang w:eastAsia="zh-CN"/>
        </w:rPr>
        <w:t>packets</w:t>
      </w:r>
      <w:r w:rsidR="008815A4">
        <w:rPr>
          <w:b/>
          <w:bCs/>
          <w:lang w:eastAsia="zh-CN"/>
        </w:rPr>
        <w:t xml:space="preserve"> </w:t>
      </w:r>
      <w:r w:rsidR="0060417D">
        <w:rPr>
          <w:rFonts w:hint="eastAsia"/>
          <w:b/>
          <w:bCs/>
          <w:lang w:eastAsia="zh-CN"/>
        </w:rPr>
        <w:t>is</w:t>
      </w:r>
      <w:r w:rsidR="0060417D">
        <w:rPr>
          <w:b/>
          <w:bCs/>
          <w:lang w:eastAsia="zh-CN"/>
        </w:rPr>
        <w:t xml:space="preserve"> </w:t>
      </w:r>
      <w:r w:rsidR="00BC6DF1">
        <w:rPr>
          <w:b/>
          <w:bCs/>
          <w:lang w:eastAsia="zh-CN"/>
        </w:rPr>
        <w:t>the main</w:t>
      </w:r>
      <w:r w:rsidR="00E766BA">
        <w:rPr>
          <w:b/>
          <w:bCs/>
          <w:lang w:eastAsia="zh-CN"/>
        </w:rPr>
        <w:t xml:space="preserve"> challenge</w:t>
      </w:r>
      <w:r w:rsidR="004A1443">
        <w:rPr>
          <w:b/>
          <w:bCs/>
          <w:lang w:eastAsia="zh-CN"/>
        </w:rPr>
        <w:t xml:space="preserve"> </w:t>
      </w:r>
      <w:r w:rsidR="004A1443">
        <w:rPr>
          <w:rFonts w:hint="eastAsia"/>
          <w:b/>
          <w:bCs/>
          <w:lang w:eastAsia="zh-CN"/>
        </w:rPr>
        <w:t>in</w:t>
      </w:r>
      <w:r w:rsidR="004A1443">
        <w:rPr>
          <w:b/>
          <w:bCs/>
          <w:lang w:eastAsia="zh-CN"/>
        </w:rPr>
        <w:t xml:space="preserve"> </w:t>
      </w:r>
      <w:r w:rsidR="004A1443">
        <w:rPr>
          <w:rFonts w:hint="eastAsia"/>
          <w:b/>
          <w:bCs/>
          <w:lang w:eastAsia="zh-CN"/>
        </w:rPr>
        <w:t>XR</w:t>
      </w:r>
      <w:r w:rsidR="004A1443">
        <w:rPr>
          <w:b/>
          <w:bCs/>
          <w:lang w:eastAsia="zh-CN"/>
        </w:rPr>
        <w:t xml:space="preserve"> </w:t>
      </w:r>
      <w:r w:rsidR="004A1443">
        <w:rPr>
          <w:rFonts w:hint="eastAsia"/>
          <w:b/>
          <w:bCs/>
          <w:lang w:eastAsia="zh-CN"/>
        </w:rPr>
        <w:t>DL</w:t>
      </w:r>
      <w:r w:rsidR="004A1443">
        <w:rPr>
          <w:b/>
          <w:bCs/>
          <w:lang w:eastAsia="zh-CN"/>
        </w:rPr>
        <w:t xml:space="preserve"> </w:t>
      </w:r>
      <w:r w:rsidR="004A1443">
        <w:rPr>
          <w:rFonts w:hint="eastAsia"/>
          <w:b/>
          <w:bCs/>
          <w:lang w:eastAsia="zh-CN"/>
        </w:rPr>
        <w:t>stream.</w:t>
      </w:r>
    </w:p>
    <w:p w14:paraId="7E68BBA7" w14:textId="7C5313A8" w:rsidR="00713456" w:rsidRDefault="00FA074D" w:rsidP="00924377">
      <w:pPr>
        <w:rPr>
          <w:lang w:eastAsia="zh-CN"/>
        </w:rPr>
      </w:pPr>
      <w:r>
        <w:rPr>
          <w:lang w:eastAsia="zh-CN"/>
        </w:rPr>
        <w:t xml:space="preserve">As discussed before, </w:t>
      </w:r>
      <w:r w:rsidR="001A192A">
        <w:rPr>
          <w:lang w:eastAsia="zh-CN"/>
        </w:rPr>
        <w:t xml:space="preserve">DL traffic </w:t>
      </w:r>
      <w:r w:rsidR="001D53B0">
        <w:rPr>
          <w:lang w:eastAsia="zh-CN"/>
        </w:rPr>
        <w:t xml:space="preserve">is mostly composed of burst packets </w:t>
      </w:r>
      <w:r w:rsidR="000D28BB">
        <w:rPr>
          <w:lang w:eastAsia="zh-CN"/>
        </w:rPr>
        <w:t>from</w:t>
      </w:r>
      <w:r w:rsidR="001D53B0">
        <w:rPr>
          <w:lang w:eastAsia="zh-CN"/>
        </w:rPr>
        <w:t xml:space="preserve"> video frames</w:t>
      </w:r>
      <w:r w:rsidR="00A314A2">
        <w:rPr>
          <w:lang w:eastAsia="zh-CN"/>
        </w:rPr>
        <w:t>.</w:t>
      </w:r>
      <w:r>
        <w:rPr>
          <w:lang w:eastAsia="zh-CN"/>
        </w:rPr>
        <w:t xml:space="preserve"> One vital fact is that</w:t>
      </w:r>
      <w:r w:rsidR="00A314A2">
        <w:rPr>
          <w:lang w:eastAsia="zh-CN"/>
        </w:rPr>
        <w:t xml:space="preserve"> </w:t>
      </w:r>
      <w:r>
        <w:rPr>
          <w:lang w:eastAsia="zh-CN"/>
        </w:rPr>
        <w:t>packets</w:t>
      </w:r>
      <w:r w:rsidR="00A314A2">
        <w:rPr>
          <w:lang w:eastAsia="zh-CN"/>
        </w:rPr>
        <w:t xml:space="preserve"> of different video frame</w:t>
      </w:r>
      <w:r w:rsidR="00800775">
        <w:rPr>
          <w:lang w:eastAsia="zh-CN"/>
        </w:rPr>
        <w:t xml:space="preserve"> or coding layer</w:t>
      </w:r>
      <w:r w:rsidR="00A314A2">
        <w:rPr>
          <w:lang w:eastAsia="zh-CN"/>
        </w:rPr>
        <w:t xml:space="preserve"> are not equally important for </w:t>
      </w:r>
      <w:r w:rsidR="00800775">
        <w:rPr>
          <w:lang w:eastAsia="zh-CN"/>
        </w:rPr>
        <w:t xml:space="preserve">visual perception. In AVC </w:t>
      </w:r>
      <w:r w:rsidR="00E77CAB">
        <w:rPr>
          <w:lang w:eastAsia="zh-CN"/>
        </w:rPr>
        <w:t>and</w:t>
      </w:r>
      <w:r w:rsidR="00800775">
        <w:rPr>
          <w:lang w:eastAsia="zh-CN"/>
        </w:rPr>
        <w:t xml:space="preserve"> HEVC, the decoding of P</w:t>
      </w:r>
      <w:r w:rsidR="006C1899">
        <w:rPr>
          <w:lang w:eastAsia="zh-CN"/>
        </w:rPr>
        <w:t>-slice</w:t>
      </w:r>
      <w:r w:rsidR="00800775">
        <w:rPr>
          <w:lang w:eastAsia="zh-CN"/>
        </w:rPr>
        <w:t xml:space="preserve"> is based on the</w:t>
      </w:r>
      <w:r w:rsidR="00E77CAB">
        <w:rPr>
          <w:lang w:eastAsia="zh-CN"/>
        </w:rPr>
        <w:t xml:space="preserve"> complete reception of I</w:t>
      </w:r>
      <w:r w:rsidR="007657ED">
        <w:rPr>
          <w:lang w:eastAsia="zh-CN"/>
        </w:rPr>
        <w:t>-</w:t>
      </w:r>
      <w:r w:rsidR="00E77CAB">
        <w:rPr>
          <w:lang w:eastAsia="zh-CN"/>
        </w:rPr>
        <w:t>slice</w:t>
      </w:r>
      <w:r w:rsidR="00F82152">
        <w:rPr>
          <w:lang w:eastAsia="zh-CN"/>
        </w:rPr>
        <w:t xml:space="preserve"> and</w:t>
      </w:r>
      <w:r w:rsidR="00F51239">
        <w:rPr>
          <w:lang w:eastAsia="zh-CN"/>
        </w:rPr>
        <w:t xml:space="preserve"> </w:t>
      </w:r>
      <w:r w:rsidR="00BA2EF4" w:rsidRPr="00BA2EF4">
        <w:rPr>
          <w:lang w:eastAsia="zh-CN"/>
        </w:rPr>
        <w:t>restricted</w:t>
      </w:r>
      <w:r w:rsidR="00BA2EF4">
        <w:rPr>
          <w:lang w:eastAsia="zh-CN"/>
        </w:rPr>
        <w:t xml:space="preserve"> </w:t>
      </w:r>
      <w:r w:rsidR="00F82152">
        <w:rPr>
          <w:lang w:eastAsia="zh-CN"/>
        </w:rPr>
        <w:t>former P</w:t>
      </w:r>
      <w:r w:rsidR="007657ED">
        <w:rPr>
          <w:lang w:eastAsia="zh-CN"/>
        </w:rPr>
        <w:t>-</w:t>
      </w:r>
      <w:r w:rsidR="00F82152">
        <w:rPr>
          <w:lang w:eastAsia="zh-CN"/>
        </w:rPr>
        <w:t>slice</w:t>
      </w:r>
      <w:r w:rsidR="00E77CAB">
        <w:rPr>
          <w:lang w:eastAsia="zh-CN"/>
        </w:rPr>
        <w:t>. Similarly</w:t>
      </w:r>
      <w:r w:rsidR="006C1899">
        <w:rPr>
          <w:lang w:eastAsia="zh-CN"/>
        </w:rPr>
        <w:t>, I</w:t>
      </w:r>
      <w:r w:rsidR="00E77CAB">
        <w:rPr>
          <w:lang w:eastAsia="zh-CN"/>
        </w:rPr>
        <w:t xml:space="preserve">n SVC and SHVC, base layer is also </w:t>
      </w:r>
      <w:r w:rsidR="0033065E">
        <w:rPr>
          <w:lang w:eastAsia="zh-CN"/>
        </w:rPr>
        <w:t>essential</w:t>
      </w:r>
      <w:r w:rsidR="00E77CAB">
        <w:rPr>
          <w:lang w:eastAsia="zh-CN"/>
        </w:rPr>
        <w:t xml:space="preserve"> for decoding the enhance layer.</w:t>
      </w:r>
      <w:r w:rsidR="00F51239" w:rsidRPr="00F51239">
        <w:t xml:space="preserve"> </w:t>
      </w:r>
      <w:r w:rsidR="00F51239" w:rsidRPr="00F51239">
        <w:rPr>
          <w:lang w:eastAsia="zh-CN"/>
        </w:rPr>
        <w:t xml:space="preserve">Therefore, packets belonging to different frames and </w:t>
      </w:r>
      <w:r w:rsidR="00F51239">
        <w:rPr>
          <w:rFonts w:hint="eastAsia"/>
          <w:lang w:eastAsia="zh-CN"/>
        </w:rPr>
        <w:t>slices</w:t>
      </w:r>
      <w:r w:rsidR="00F51239">
        <w:rPr>
          <w:lang w:eastAsia="zh-CN"/>
        </w:rPr>
        <w:t xml:space="preserve"> </w:t>
      </w:r>
      <w:r w:rsidR="00F51239" w:rsidRPr="00F51239">
        <w:rPr>
          <w:lang w:eastAsia="zh-CN"/>
        </w:rPr>
        <w:t>are inherently of different importanc</w:t>
      </w:r>
      <w:r w:rsidR="00713456">
        <w:rPr>
          <w:lang w:eastAsia="zh-CN"/>
        </w:rPr>
        <w:t xml:space="preserve">e. </w:t>
      </w:r>
    </w:p>
    <w:p w14:paraId="7CA4119E" w14:textId="04460EF8" w:rsidR="0026124D" w:rsidRDefault="0026124D" w:rsidP="00924377">
      <w:pPr>
        <w:rPr>
          <w:lang w:eastAsia="zh-CN"/>
        </w:rPr>
      </w:pPr>
      <w:r w:rsidRPr="0026124D">
        <w:rPr>
          <w:lang w:eastAsia="zh-CN"/>
        </w:rPr>
        <w:t xml:space="preserve">To be more precise, the </w:t>
      </w:r>
      <w:r w:rsidR="00C93C5D">
        <w:rPr>
          <w:lang w:eastAsia="zh-CN"/>
        </w:rPr>
        <w:t xml:space="preserve">corruption </w:t>
      </w:r>
      <w:r w:rsidRPr="0026124D">
        <w:rPr>
          <w:lang w:eastAsia="zh-CN"/>
        </w:rPr>
        <w:t xml:space="preserve">of some important </w:t>
      </w:r>
      <w:r w:rsidR="00C93C5D">
        <w:rPr>
          <w:lang w:eastAsia="zh-CN"/>
        </w:rPr>
        <w:t xml:space="preserve">video </w:t>
      </w:r>
      <w:r w:rsidR="00345696" w:rsidRPr="0026124D">
        <w:rPr>
          <w:lang w:eastAsia="zh-CN"/>
        </w:rPr>
        <w:t>packets</w:t>
      </w:r>
      <w:r w:rsidR="00345696">
        <w:rPr>
          <w:lang w:eastAsia="zh-CN"/>
        </w:rPr>
        <w:t>, such as packets from I-stream or base layer generally</w:t>
      </w:r>
      <w:r w:rsidRPr="0026124D">
        <w:rPr>
          <w:lang w:eastAsia="zh-CN"/>
        </w:rPr>
        <w:t xml:space="preserve"> result in inability to decode </w:t>
      </w:r>
      <w:r w:rsidR="00C42F5A">
        <w:rPr>
          <w:lang w:eastAsia="zh-CN"/>
        </w:rPr>
        <w:t xml:space="preserve">or </w:t>
      </w:r>
      <w:r w:rsidR="0028586E">
        <w:rPr>
          <w:rFonts w:hint="eastAsia"/>
          <w:lang w:eastAsia="zh-CN"/>
        </w:rPr>
        <w:t>choppy</w:t>
      </w:r>
      <w:r w:rsidR="000B40A3">
        <w:rPr>
          <w:lang w:eastAsia="zh-CN"/>
        </w:rPr>
        <w:t xml:space="preserve"> </w:t>
      </w:r>
      <w:r w:rsidR="000B40A3">
        <w:rPr>
          <w:rFonts w:hint="eastAsia"/>
          <w:lang w:eastAsia="zh-CN"/>
        </w:rPr>
        <w:t>playback</w:t>
      </w:r>
      <w:r w:rsidR="007F2515">
        <w:rPr>
          <w:lang w:eastAsia="zh-CN"/>
        </w:rPr>
        <w:t>, w</w:t>
      </w:r>
      <w:r w:rsidRPr="0026124D">
        <w:rPr>
          <w:lang w:eastAsia="zh-CN"/>
        </w:rPr>
        <w:t>hile the loss of other less important packets will only cause false colors</w:t>
      </w:r>
      <w:r w:rsidR="000E6382">
        <w:rPr>
          <w:lang w:eastAsia="zh-CN"/>
        </w:rPr>
        <w:t xml:space="preserve">, low resolution, or </w:t>
      </w:r>
      <w:r w:rsidR="00345696">
        <w:rPr>
          <w:lang w:eastAsia="zh-CN"/>
        </w:rPr>
        <w:t>break of gradation</w:t>
      </w:r>
      <w:r w:rsidRPr="0026124D">
        <w:rPr>
          <w:lang w:eastAsia="zh-CN"/>
        </w:rPr>
        <w:t>.</w:t>
      </w:r>
    </w:p>
    <w:p w14:paraId="69A97A83" w14:textId="5443867D" w:rsidR="0041744B" w:rsidRDefault="00E77CAB" w:rsidP="00924377">
      <w:pPr>
        <w:rPr>
          <w:lang w:eastAsia="zh-CN"/>
        </w:rPr>
      </w:pPr>
      <w:r>
        <w:rPr>
          <w:lang w:eastAsia="zh-CN"/>
        </w:rPr>
        <w:lastRenderedPageBreak/>
        <w:t>Moreover, a frame can be displayed only after</w:t>
      </w:r>
      <w:r w:rsidR="00345696">
        <w:rPr>
          <w:lang w:eastAsia="zh-CN"/>
        </w:rPr>
        <w:t xml:space="preserve"> the arrival of</w:t>
      </w:r>
      <w:r>
        <w:rPr>
          <w:lang w:eastAsia="zh-CN"/>
        </w:rPr>
        <w:t xml:space="preserve"> all packets </w:t>
      </w:r>
      <w:r w:rsidR="00292A32">
        <w:rPr>
          <w:rFonts w:hint="eastAsia"/>
          <w:lang w:eastAsia="zh-CN"/>
        </w:rPr>
        <w:t>of</w:t>
      </w:r>
      <w:r w:rsidR="00292A32">
        <w:rPr>
          <w:lang w:eastAsia="zh-CN"/>
        </w:rPr>
        <w:t xml:space="preserve"> </w:t>
      </w:r>
      <w:r w:rsidR="00345696">
        <w:rPr>
          <w:lang w:eastAsia="zh-CN"/>
        </w:rPr>
        <w:t>itself and all related frame</w:t>
      </w:r>
      <w:r>
        <w:rPr>
          <w:lang w:eastAsia="zh-CN"/>
        </w:rPr>
        <w:t xml:space="preserve">, which means it is </w:t>
      </w:r>
      <w:r w:rsidR="005D4BF8">
        <w:rPr>
          <w:rFonts w:hint="eastAsia"/>
          <w:lang w:eastAsia="zh-CN"/>
        </w:rPr>
        <w:t>more</w:t>
      </w:r>
      <w:r w:rsidR="005D4BF8">
        <w:rPr>
          <w:lang w:eastAsia="zh-CN"/>
        </w:rPr>
        <w:t xml:space="preserve"> </w:t>
      </w:r>
      <w:r w:rsidR="005D4BF8">
        <w:rPr>
          <w:rFonts w:hint="eastAsia"/>
          <w:lang w:eastAsia="zh-CN"/>
        </w:rPr>
        <w:t>reasonable</w:t>
      </w:r>
      <w:r w:rsidR="005D4BF8">
        <w:rPr>
          <w:lang w:eastAsia="zh-CN"/>
        </w:rPr>
        <w:t xml:space="preserve"> </w:t>
      </w:r>
      <w:r>
        <w:rPr>
          <w:lang w:eastAsia="zh-CN"/>
        </w:rPr>
        <w:t xml:space="preserve">to </w:t>
      </w:r>
      <w:r w:rsidR="00292A32">
        <w:rPr>
          <w:lang w:eastAsia="zh-CN"/>
        </w:rPr>
        <w:t>tran</w:t>
      </w:r>
      <w:r w:rsidR="00292A32">
        <w:rPr>
          <w:rFonts w:hint="eastAsia"/>
          <w:lang w:eastAsia="zh-CN"/>
        </w:rPr>
        <w:t>smission</w:t>
      </w:r>
      <w:r w:rsidR="00292A32">
        <w:rPr>
          <w:lang w:eastAsia="zh-CN"/>
        </w:rPr>
        <w:t xml:space="preserve"> </w:t>
      </w:r>
      <w:r w:rsidR="00292A32">
        <w:rPr>
          <w:rFonts w:hint="eastAsia"/>
          <w:lang w:eastAsia="zh-CN"/>
        </w:rPr>
        <w:t>the</w:t>
      </w:r>
      <w:r w:rsidR="00292A32">
        <w:rPr>
          <w:lang w:eastAsia="zh-CN"/>
        </w:rPr>
        <w:t xml:space="preserve"> </w:t>
      </w:r>
      <w:r w:rsidR="00292A32">
        <w:rPr>
          <w:rFonts w:hint="eastAsia"/>
          <w:lang w:eastAsia="zh-CN"/>
        </w:rPr>
        <w:t>I</w:t>
      </w:r>
      <w:r w:rsidR="00292A32">
        <w:rPr>
          <w:lang w:eastAsia="zh-CN"/>
        </w:rPr>
        <w:t>-</w:t>
      </w:r>
      <w:r w:rsidR="00292A32">
        <w:rPr>
          <w:rFonts w:hint="eastAsia"/>
          <w:lang w:eastAsia="zh-CN"/>
        </w:rPr>
        <w:t>stream</w:t>
      </w:r>
      <w:r w:rsidR="00292A32">
        <w:rPr>
          <w:lang w:eastAsia="zh-CN"/>
        </w:rPr>
        <w:t xml:space="preserve"> </w:t>
      </w:r>
      <w:r w:rsidR="00292A32">
        <w:rPr>
          <w:rFonts w:hint="eastAsia"/>
          <w:lang w:eastAsia="zh-CN"/>
        </w:rPr>
        <w:t>and</w:t>
      </w:r>
      <w:r w:rsidR="00292A32">
        <w:rPr>
          <w:lang w:eastAsia="zh-CN"/>
        </w:rPr>
        <w:t xml:space="preserve"> </w:t>
      </w:r>
      <w:r w:rsidR="00292A32">
        <w:rPr>
          <w:rFonts w:hint="eastAsia"/>
          <w:lang w:eastAsia="zh-CN"/>
        </w:rPr>
        <w:t>P</w:t>
      </w:r>
      <w:r w:rsidR="00292A32">
        <w:rPr>
          <w:lang w:eastAsia="zh-CN"/>
        </w:rPr>
        <w:t>-</w:t>
      </w:r>
      <w:r w:rsidR="00292A32">
        <w:rPr>
          <w:rFonts w:hint="eastAsia"/>
          <w:lang w:eastAsia="zh-CN"/>
        </w:rPr>
        <w:t>stream</w:t>
      </w:r>
      <w:r w:rsidR="00292A32">
        <w:rPr>
          <w:lang w:eastAsia="zh-CN"/>
        </w:rPr>
        <w:t xml:space="preserve"> </w:t>
      </w:r>
      <w:r w:rsidR="00292A32">
        <w:rPr>
          <w:rFonts w:hint="eastAsia"/>
          <w:lang w:eastAsia="zh-CN"/>
        </w:rPr>
        <w:t>simultaneously</w:t>
      </w:r>
      <w:r w:rsidR="00345696">
        <w:rPr>
          <w:lang w:eastAsia="zh-CN"/>
        </w:rPr>
        <w:t xml:space="preserve"> in order to reduce the display delay</w:t>
      </w:r>
      <w:r>
        <w:rPr>
          <w:lang w:eastAsia="zh-CN"/>
        </w:rPr>
        <w:t>.</w:t>
      </w:r>
      <w:r w:rsidR="006C1899">
        <w:rPr>
          <w:lang w:eastAsia="zh-CN"/>
        </w:rPr>
        <w:t xml:space="preserve"> </w:t>
      </w:r>
      <w:r w:rsidR="00345696">
        <w:rPr>
          <w:lang w:eastAsia="zh-CN"/>
        </w:rPr>
        <w:t>Considering the unequal importance of packets mentioned above</w:t>
      </w:r>
      <w:r w:rsidR="006C1899">
        <w:rPr>
          <w:lang w:eastAsia="zh-CN"/>
        </w:rPr>
        <w:t xml:space="preserve">, </w:t>
      </w:r>
      <w:r w:rsidR="00BA0BC2">
        <w:rPr>
          <w:lang w:eastAsia="zh-CN"/>
        </w:rPr>
        <w:t xml:space="preserve">it seems to be not necessary to use the same scheduling parameter </w:t>
      </w:r>
      <w:r w:rsidR="006F11BD">
        <w:rPr>
          <w:lang w:eastAsia="zh-CN"/>
        </w:rPr>
        <w:t>or</w:t>
      </w:r>
      <w:r w:rsidR="00F51239">
        <w:rPr>
          <w:lang w:eastAsia="zh-CN"/>
        </w:rPr>
        <w:t xml:space="preserve"> </w:t>
      </w:r>
      <w:r w:rsidR="00BA0BC2">
        <w:rPr>
          <w:lang w:eastAsia="zh-CN"/>
        </w:rPr>
        <w:t xml:space="preserve">error control </w:t>
      </w:r>
      <w:r w:rsidR="006F11BD">
        <w:rPr>
          <w:lang w:eastAsia="zh-CN"/>
        </w:rPr>
        <w:t>or</w:t>
      </w:r>
      <w:r w:rsidR="00F51239">
        <w:rPr>
          <w:lang w:eastAsia="zh-CN"/>
        </w:rPr>
        <w:t xml:space="preserve"> </w:t>
      </w:r>
      <w:r w:rsidR="00BA0BC2">
        <w:rPr>
          <w:lang w:eastAsia="zh-CN"/>
        </w:rPr>
        <w:t>re-transmission mechanism</w:t>
      </w:r>
      <w:r w:rsidR="00F51239">
        <w:rPr>
          <w:lang w:eastAsia="zh-CN"/>
        </w:rPr>
        <w:t xml:space="preserve"> </w:t>
      </w:r>
      <w:r w:rsidR="00F51239">
        <w:rPr>
          <w:rFonts w:hint="eastAsia"/>
          <w:lang w:eastAsia="zh-CN"/>
        </w:rPr>
        <w:t>for</w:t>
      </w:r>
      <w:r w:rsidR="00F51239">
        <w:rPr>
          <w:lang w:eastAsia="zh-CN"/>
        </w:rPr>
        <w:t xml:space="preserve"> </w:t>
      </w:r>
      <w:r w:rsidR="00F51239">
        <w:rPr>
          <w:rFonts w:hint="eastAsia"/>
          <w:lang w:eastAsia="zh-CN"/>
        </w:rPr>
        <w:t>different</w:t>
      </w:r>
      <w:r w:rsidR="00F51239">
        <w:rPr>
          <w:lang w:eastAsia="zh-CN"/>
        </w:rPr>
        <w:t xml:space="preserve"> packet</w:t>
      </w:r>
      <w:r w:rsidR="006F11BD">
        <w:rPr>
          <w:lang w:eastAsia="zh-CN"/>
        </w:rPr>
        <w:t xml:space="preserve"> form different stream</w:t>
      </w:r>
      <w:r w:rsidR="00BA0BC2">
        <w:rPr>
          <w:lang w:eastAsia="zh-CN"/>
        </w:rPr>
        <w:t>.</w:t>
      </w:r>
    </w:p>
    <w:p w14:paraId="0030AEA2" w14:textId="2B47C032" w:rsidR="00E07D5F" w:rsidRPr="00E07D5F" w:rsidRDefault="00E07D5F" w:rsidP="00924377">
      <w:pPr>
        <w:rPr>
          <w:b/>
          <w:bCs/>
          <w:lang w:eastAsia="zh-CN"/>
        </w:rPr>
      </w:pPr>
      <w:r w:rsidRPr="001104C7">
        <w:rPr>
          <w:b/>
          <w:bCs/>
          <w:lang w:eastAsia="zh-CN"/>
        </w:rPr>
        <w:t xml:space="preserve">Observation </w:t>
      </w:r>
      <w:r w:rsidR="009A3F3F">
        <w:rPr>
          <w:b/>
          <w:bCs/>
          <w:lang w:eastAsia="zh-CN"/>
        </w:rPr>
        <w:t>2</w:t>
      </w:r>
      <w:r w:rsidRPr="001104C7">
        <w:rPr>
          <w:b/>
          <w:bCs/>
          <w:lang w:eastAsia="zh-CN"/>
        </w:rPr>
        <w:t>:</w:t>
      </w:r>
      <w:r>
        <w:rPr>
          <w:b/>
          <w:bCs/>
          <w:lang w:eastAsia="zh-CN"/>
        </w:rPr>
        <w:t xml:space="preserve"> Packets in XR DL stream </w:t>
      </w:r>
      <w:r w:rsidRPr="00E07D5F">
        <w:rPr>
          <w:b/>
          <w:bCs/>
          <w:lang w:eastAsia="zh-CN"/>
        </w:rPr>
        <w:t>are not only of different characteristics and purposes, but also of different importance</w:t>
      </w:r>
      <w:r>
        <w:rPr>
          <w:b/>
          <w:bCs/>
          <w:lang w:eastAsia="zh-CN"/>
        </w:rPr>
        <w:t>.</w:t>
      </w:r>
    </w:p>
    <w:p w14:paraId="1ECE8191" w14:textId="3205F5DD" w:rsidR="00F96921" w:rsidRPr="00FC240E" w:rsidRDefault="00D228D3" w:rsidP="00924377">
      <w:pPr>
        <w:rPr>
          <w:lang w:eastAsia="zh-CN"/>
        </w:rPr>
      </w:pPr>
      <w:r>
        <w:rPr>
          <w:rFonts w:hint="eastAsia"/>
          <w:lang w:eastAsia="zh-CN"/>
        </w:rPr>
        <w:t>Another</w:t>
      </w:r>
      <w:r>
        <w:rPr>
          <w:lang w:eastAsia="zh-CN"/>
        </w:rPr>
        <w:t xml:space="preserve"> </w:t>
      </w:r>
      <w:r w:rsidR="008A4549" w:rsidRPr="008A4549">
        <w:rPr>
          <w:lang w:eastAsia="zh-CN"/>
        </w:rPr>
        <w:t xml:space="preserve">noteworthy </w:t>
      </w:r>
      <w:r w:rsidR="00AD030D">
        <w:rPr>
          <w:lang w:eastAsia="zh-CN"/>
        </w:rPr>
        <w:t>phenomenon is the that the video frame arrival interval of VR/XR is</w:t>
      </w:r>
      <w:r w:rsidR="00B1155D">
        <w:rPr>
          <w:lang w:eastAsia="zh-CN"/>
        </w:rPr>
        <w:t xml:space="preserve"> </w:t>
      </w:r>
      <w:r w:rsidR="00B1155D">
        <w:rPr>
          <w:rFonts w:hint="eastAsia"/>
          <w:lang w:eastAsia="zh-CN"/>
        </w:rPr>
        <w:t>pseudo</w:t>
      </w:r>
      <w:r w:rsidR="00B1155D">
        <w:rPr>
          <w:lang w:eastAsia="zh-CN"/>
        </w:rPr>
        <w:t>-</w:t>
      </w:r>
      <w:r w:rsidR="00AD030D">
        <w:rPr>
          <w:lang w:eastAsia="zh-CN"/>
        </w:rPr>
        <w:t>periodic</w:t>
      </w:r>
      <w:r w:rsidR="00FE480E">
        <w:rPr>
          <w:lang w:eastAsia="zh-CN"/>
        </w:rPr>
        <w:t>. Ideally</w:t>
      </w:r>
      <w:r w:rsidR="003D1E0C">
        <w:rPr>
          <w:lang w:eastAsia="zh-CN"/>
        </w:rPr>
        <w:t>,</w:t>
      </w:r>
      <w:r w:rsidR="00E80643">
        <w:rPr>
          <w:lang w:eastAsia="zh-CN"/>
        </w:rPr>
        <w:t xml:space="preserve"> frame arrival interval should be </w:t>
      </w:r>
      <w:r w:rsidR="008A4549">
        <w:rPr>
          <w:lang w:eastAsia="zh-CN"/>
        </w:rPr>
        <w:t>prec</w:t>
      </w:r>
      <w:r w:rsidR="00F16B52">
        <w:rPr>
          <w:lang w:eastAsia="zh-CN"/>
        </w:rPr>
        <w:t>isely</w:t>
      </w:r>
      <w:r w:rsidR="008A4549">
        <w:rPr>
          <w:lang w:eastAsia="zh-CN"/>
        </w:rPr>
        <w:t xml:space="preserve"> </w:t>
      </w:r>
      <w:r w:rsidR="00E80643">
        <w:rPr>
          <w:lang w:eastAsia="zh-CN"/>
        </w:rPr>
        <w:t>equal to 1/fps</w:t>
      </w:r>
      <w:r w:rsidR="00CF0686">
        <w:rPr>
          <w:lang w:eastAsia="zh-CN"/>
        </w:rPr>
        <w:t>.</w:t>
      </w:r>
      <w:r w:rsidR="00567438">
        <w:rPr>
          <w:lang w:eastAsia="zh-CN"/>
        </w:rPr>
        <w:t xml:space="preserve"> </w:t>
      </w:r>
      <w:bookmarkStart w:id="6" w:name="OLE_LINK22"/>
      <w:r w:rsidR="00A27FA0">
        <w:rPr>
          <w:lang w:eastAsia="zh-CN"/>
        </w:rPr>
        <w:t xml:space="preserve">However, </w:t>
      </w:r>
      <w:r w:rsidR="00A27FA0">
        <w:rPr>
          <w:rFonts w:hint="eastAsia"/>
          <w:lang w:eastAsia="zh-CN"/>
        </w:rPr>
        <w:t>due</w:t>
      </w:r>
      <w:r w:rsidR="00A27FA0">
        <w:rPr>
          <w:lang w:eastAsia="zh-CN"/>
        </w:rPr>
        <w:t xml:space="preserve"> </w:t>
      </w:r>
      <w:r w:rsidR="00A27FA0">
        <w:rPr>
          <w:rFonts w:hint="eastAsia"/>
          <w:lang w:eastAsia="zh-CN"/>
        </w:rPr>
        <w:t>to</w:t>
      </w:r>
      <w:r w:rsidR="00A27FA0">
        <w:rPr>
          <w:lang w:eastAsia="zh-CN"/>
        </w:rPr>
        <w:t xml:space="preserve"> the </w:t>
      </w:r>
      <w:r w:rsidR="00A27FA0">
        <w:rPr>
          <w:rFonts w:hint="eastAsia"/>
          <w:lang w:eastAsia="zh-CN"/>
        </w:rPr>
        <w:t>existence</w:t>
      </w:r>
      <w:r w:rsidR="00A27FA0">
        <w:rPr>
          <w:lang w:eastAsia="zh-CN"/>
        </w:rPr>
        <w:t xml:space="preserve"> </w:t>
      </w:r>
      <w:r w:rsidR="00A27FA0">
        <w:rPr>
          <w:rFonts w:hint="eastAsia"/>
          <w:lang w:eastAsia="zh-CN"/>
        </w:rPr>
        <w:t>of</w:t>
      </w:r>
      <w:r w:rsidR="00567438">
        <w:rPr>
          <w:lang w:eastAsia="zh-CN"/>
        </w:rPr>
        <w:t xml:space="preserve"> encoding lag</w:t>
      </w:r>
      <w:bookmarkEnd w:id="6"/>
      <w:r w:rsidR="00567438">
        <w:rPr>
          <w:lang w:eastAsia="zh-CN"/>
        </w:rPr>
        <w:t xml:space="preserve"> and</w:t>
      </w:r>
      <w:r w:rsidR="007F2515">
        <w:rPr>
          <w:lang w:eastAsia="zh-CN"/>
        </w:rPr>
        <w:t xml:space="preserve"> distribut</w:t>
      </w:r>
      <w:r w:rsidR="00A51BA8">
        <w:rPr>
          <w:rFonts w:hint="eastAsia"/>
          <w:lang w:eastAsia="zh-CN"/>
        </w:rPr>
        <w:t>ion</w:t>
      </w:r>
      <w:r w:rsidR="00567438">
        <w:rPr>
          <w:lang w:eastAsia="zh-CN"/>
        </w:rPr>
        <w:t xml:space="preserve"> </w:t>
      </w:r>
      <w:r w:rsidR="00C834F8">
        <w:rPr>
          <w:lang w:eastAsia="zh-CN"/>
        </w:rPr>
        <w:t xml:space="preserve">network delay, </w:t>
      </w:r>
      <w:r w:rsidR="00CF0686">
        <w:rPr>
          <w:lang w:eastAsia="zh-CN"/>
        </w:rPr>
        <w:t xml:space="preserve">the actual frame arrival interval </w:t>
      </w:r>
      <w:r w:rsidR="00A51BA8">
        <w:rPr>
          <w:rFonts w:hint="eastAsia"/>
          <w:lang w:eastAsia="zh-CN"/>
        </w:rPr>
        <w:t>usually</w:t>
      </w:r>
      <w:r w:rsidR="00CF0686">
        <w:rPr>
          <w:lang w:eastAsia="zh-CN"/>
        </w:rPr>
        <w:t xml:space="preserve"> </w:t>
      </w:r>
      <w:r w:rsidR="00BA71C5">
        <w:rPr>
          <w:lang w:eastAsia="zh-CN"/>
        </w:rPr>
        <w:t>obeys</w:t>
      </w:r>
      <w:r w:rsidR="00CF0686">
        <w:rPr>
          <w:lang w:eastAsia="zh-CN"/>
        </w:rPr>
        <w:t xml:space="preserve"> </w:t>
      </w:r>
      <w:r w:rsidR="00FB5065">
        <w:rPr>
          <w:lang w:eastAsia="zh-CN"/>
        </w:rPr>
        <w:t>Gaussian distribution</w:t>
      </w:r>
      <w:r w:rsidR="006F11BD">
        <w:rPr>
          <w:lang w:eastAsia="zh-CN"/>
        </w:rPr>
        <w:t>, with the expectation equals to 1/fps plus network delay and encoding lag</w:t>
      </w:r>
      <w:r w:rsidR="001A192A">
        <w:rPr>
          <w:lang w:eastAsia="zh-CN"/>
        </w:rPr>
        <w:t>.</w:t>
      </w:r>
    </w:p>
    <w:p w14:paraId="30E69293" w14:textId="48783F1F" w:rsidR="006E444E" w:rsidRPr="00C16E58" w:rsidRDefault="00592E4D" w:rsidP="00C16E58">
      <w:pPr>
        <w:pStyle w:val="2"/>
        <w:rPr>
          <w:lang w:val="sv-SE" w:eastAsia="zh-CN"/>
        </w:rPr>
      </w:pPr>
      <w:bookmarkStart w:id="7" w:name="OLE_LINK13"/>
      <w:r w:rsidRPr="007B41E1">
        <w:rPr>
          <w:rFonts w:hint="eastAsia"/>
          <w:lang w:val="sv-SE" w:eastAsia="zh-CN"/>
        </w:rPr>
        <w:t>2.</w:t>
      </w:r>
      <w:r w:rsidR="0041744B">
        <w:rPr>
          <w:lang w:val="sv-SE" w:eastAsia="zh-CN"/>
        </w:rPr>
        <w:t>3</w:t>
      </w:r>
      <w:r w:rsidRPr="007B41E1">
        <w:rPr>
          <w:rFonts w:hint="eastAsia"/>
          <w:lang w:val="sv-SE" w:eastAsia="zh-CN"/>
        </w:rPr>
        <w:t xml:space="preserve"> </w:t>
      </w:r>
      <w:r w:rsidR="0041744B" w:rsidRPr="0041744B">
        <w:rPr>
          <w:lang w:val="sv-SE" w:eastAsia="zh-CN"/>
        </w:rPr>
        <w:t xml:space="preserve">XR </w:t>
      </w:r>
      <w:r w:rsidR="0041744B">
        <w:rPr>
          <w:lang w:val="sv-SE" w:eastAsia="zh-CN"/>
        </w:rPr>
        <w:t>U</w:t>
      </w:r>
      <w:r w:rsidR="0041744B" w:rsidRPr="0041744B">
        <w:rPr>
          <w:lang w:val="sv-SE" w:eastAsia="zh-CN"/>
        </w:rPr>
        <w:t>L traffic characteristics</w:t>
      </w:r>
      <w:bookmarkEnd w:id="7"/>
      <w:r w:rsidR="00F93279">
        <w:rPr>
          <w:lang w:eastAsia="zh-CN"/>
        </w:rPr>
        <w:t xml:space="preserve"> </w:t>
      </w:r>
    </w:p>
    <w:p w14:paraId="7F2E1FDC" w14:textId="46034836" w:rsidR="00AD3939" w:rsidRDefault="0044596F" w:rsidP="00CD4C7B">
      <w:pPr>
        <w:rPr>
          <w:lang w:eastAsia="zh-CN"/>
        </w:rPr>
      </w:pPr>
      <w:bookmarkStart w:id="8" w:name="OLE_LINK20"/>
      <w:r>
        <w:rPr>
          <w:rFonts w:hint="eastAsia"/>
          <w:lang w:val="sv-SE" w:eastAsia="zh-CN"/>
        </w:rPr>
        <w:t>In</w:t>
      </w:r>
      <w:r>
        <w:rPr>
          <w:lang w:val="sv-SE" w:eastAsia="zh-CN"/>
        </w:rPr>
        <w:t xml:space="preserve"> </w:t>
      </w:r>
      <w:r>
        <w:rPr>
          <w:rFonts w:hint="eastAsia"/>
          <w:lang w:val="sv-SE" w:eastAsia="zh-CN"/>
        </w:rPr>
        <w:t>general</w:t>
      </w:r>
      <w:r>
        <w:rPr>
          <w:lang w:eastAsia="zh-CN"/>
        </w:rPr>
        <w:t xml:space="preserve">, </w:t>
      </w:r>
      <w:r w:rsidR="00536477">
        <w:rPr>
          <w:lang w:eastAsia="zh-CN"/>
        </w:rPr>
        <w:t xml:space="preserve">traditional </w:t>
      </w:r>
      <w:bookmarkEnd w:id="8"/>
      <w:r>
        <w:rPr>
          <w:lang w:eastAsia="zh-CN"/>
        </w:rPr>
        <w:t xml:space="preserve">UL stream in </w:t>
      </w:r>
      <w:r w:rsidR="00536477">
        <w:rPr>
          <w:lang w:eastAsia="zh-CN"/>
        </w:rPr>
        <w:t>VR/XR</w:t>
      </w:r>
      <w:r>
        <w:rPr>
          <w:lang w:eastAsia="zh-CN"/>
        </w:rPr>
        <w:t xml:space="preserve"> </w:t>
      </w:r>
      <w:bookmarkStart w:id="9" w:name="OLE_LINK17"/>
      <w:r w:rsidR="00536477">
        <w:rPr>
          <w:lang w:eastAsia="zh-CN"/>
        </w:rPr>
        <w:t xml:space="preserve">consist of </w:t>
      </w:r>
      <w:bookmarkEnd w:id="9"/>
      <w:r w:rsidR="00AD3939">
        <w:rPr>
          <w:lang w:eastAsia="zh-CN"/>
        </w:rPr>
        <w:t xml:space="preserve">feedback on </w:t>
      </w:r>
      <w:r w:rsidR="00536477">
        <w:rPr>
          <w:lang w:eastAsia="zh-CN"/>
        </w:rPr>
        <w:t xml:space="preserve">video frame </w:t>
      </w:r>
      <w:r w:rsidR="00D410F5">
        <w:rPr>
          <w:lang w:eastAsia="zh-CN"/>
        </w:rPr>
        <w:t>reception</w:t>
      </w:r>
      <w:r w:rsidR="00F85197">
        <w:rPr>
          <w:lang w:eastAsia="zh-CN"/>
        </w:rPr>
        <w:t>,</w:t>
      </w:r>
      <w:r w:rsidR="006F11BD">
        <w:rPr>
          <w:lang w:eastAsia="zh-CN"/>
        </w:rPr>
        <w:t xml:space="preserve"> user input,</w:t>
      </w:r>
      <w:r w:rsidR="00F85197">
        <w:rPr>
          <w:lang w:eastAsia="zh-CN"/>
        </w:rPr>
        <w:t xml:space="preserve"> synchronization and </w:t>
      </w:r>
      <w:r w:rsidR="007355B3">
        <w:rPr>
          <w:lang w:eastAsia="zh-CN"/>
        </w:rPr>
        <w:t xml:space="preserve">head-tracking information </w:t>
      </w:r>
      <w:r w:rsidR="00014AD5">
        <w:rPr>
          <w:lang w:eastAsia="zh-CN"/>
        </w:rPr>
        <w:t>packets.</w:t>
      </w:r>
      <w:r w:rsidR="00AD3939">
        <w:rPr>
          <w:lang w:eastAsia="zh-CN"/>
        </w:rPr>
        <w:t xml:space="preserve"> </w:t>
      </w:r>
      <w:r w:rsidR="00B83323" w:rsidRPr="00B83323">
        <w:rPr>
          <w:lang w:eastAsia="zh-CN"/>
        </w:rPr>
        <w:t>In the panoramic VR/XR</w:t>
      </w:r>
      <w:r w:rsidR="00B83323">
        <w:rPr>
          <w:lang w:eastAsia="zh-CN"/>
        </w:rPr>
        <w:t xml:space="preserve"> </w:t>
      </w:r>
      <w:r w:rsidR="00B83323">
        <w:rPr>
          <w:rFonts w:hint="eastAsia"/>
          <w:lang w:eastAsia="zh-CN"/>
        </w:rPr>
        <w:t>applications</w:t>
      </w:r>
      <w:r w:rsidR="00B83323" w:rsidRPr="00B83323">
        <w:rPr>
          <w:lang w:eastAsia="zh-CN"/>
        </w:rPr>
        <w:t>, the user's F</w:t>
      </w:r>
      <w:r w:rsidR="00B83323">
        <w:rPr>
          <w:lang w:eastAsia="zh-CN"/>
        </w:rPr>
        <w:t>O</w:t>
      </w:r>
      <w:r w:rsidR="00B83323" w:rsidRPr="00B83323">
        <w:rPr>
          <w:lang w:eastAsia="zh-CN"/>
        </w:rPr>
        <w:t>V</w:t>
      </w:r>
      <w:r w:rsidR="00B83323">
        <w:rPr>
          <w:lang w:eastAsia="zh-CN"/>
        </w:rPr>
        <w:t xml:space="preserve"> (field of view) </w:t>
      </w:r>
      <w:r w:rsidR="00B83323" w:rsidRPr="00B83323">
        <w:rPr>
          <w:lang w:eastAsia="zh-CN"/>
        </w:rPr>
        <w:t xml:space="preserve">also needs to be sent in </w:t>
      </w:r>
      <w:r w:rsidR="00715601">
        <w:rPr>
          <w:lang w:eastAsia="zh-CN"/>
        </w:rPr>
        <w:t>UL</w:t>
      </w:r>
      <w:r w:rsidR="00B83323">
        <w:rPr>
          <w:lang w:eastAsia="zh-CN"/>
        </w:rPr>
        <w:t>. Similarly</w:t>
      </w:r>
      <w:r w:rsidR="00AD3939">
        <w:rPr>
          <w:lang w:eastAsia="zh-CN"/>
        </w:rPr>
        <w:t>, feedback and synchronization in UL are also small in size but vital.</w:t>
      </w:r>
      <w:r w:rsidR="00F16B52">
        <w:rPr>
          <w:lang w:eastAsia="zh-CN"/>
        </w:rPr>
        <w:t xml:space="preserve"> </w:t>
      </w:r>
    </w:p>
    <w:p w14:paraId="4203EDEF" w14:textId="03D666FA" w:rsidR="0041744B" w:rsidRDefault="00AD3939" w:rsidP="00CD4C7B">
      <w:pPr>
        <w:rPr>
          <w:lang w:eastAsia="zh-CN"/>
        </w:rPr>
      </w:pPr>
      <w:r>
        <w:rPr>
          <w:lang w:eastAsia="zh-CN"/>
        </w:rPr>
        <w:t xml:space="preserve">Head-tracking information </w:t>
      </w:r>
      <w:r w:rsidR="006A0843">
        <w:rPr>
          <w:lang w:eastAsia="zh-CN"/>
        </w:rPr>
        <w:t>packets</w:t>
      </w:r>
      <w:r>
        <w:rPr>
          <w:lang w:eastAsia="zh-CN"/>
        </w:rPr>
        <w:t xml:space="preserve"> are generated by head mounted devices (HMD)</w:t>
      </w:r>
      <w:r w:rsidR="008A6500">
        <w:rPr>
          <w:lang w:eastAsia="zh-CN"/>
        </w:rPr>
        <w:t>. Its generation period is related to the frame rate and/or the sample rate of the sensors in HMD.</w:t>
      </w:r>
      <w:r w:rsidR="00162430">
        <w:rPr>
          <w:rFonts w:hint="eastAsia"/>
          <w:lang w:eastAsia="zh-CN"/>
        </w:rPr>
        <w:t xml:space="preserve"> Sensors</w:t>
      </w:r>
      <w:r w:rsidR="00162430">
        <w:rPr>
          <w:lang w:eastAsia="zh-CN"/>
        </w:rPr>
        <w:t xml:space="preserve"> in HMD </w:t>
      </w:r>
      <w:r w:rsidR="00162430">
        <w:rPr>
          <w:rFonts w:hint="eastAsia"/>
          <w:lang w:eastAsia="zh-CN"/>
        </w:rPr>
        <w:t>are</w:t>
      </w:r>
      <w:r w:rsidR="00162430">
        <w:rPr>
          <w:lang w:eastAsia="zh-CN"/>
        </w:rPr>
        <w:t xml:space="preserve"> </w:t>
      </w:r>
      <w:r w:rsidR="00163F06">
        <w:rPr>
          <w:lang w:eastAsia="zh-CN"/>
        </w:rPr>
        <w:t>usually</w:t>
      </w:r>
      <w:r w:rsidR="00162430">
        <w:rPr>
          <w:lang w:eastAsia="zh-CN"/>
        </w:rPr>
        <w:t xml:space="preserve"> </w:t>
      </w:r>
      <w:r w:rsidR="00162430">
        <w:rPr>
          <w:rFonts w:hint="eastAsia"/>
          <w:lang w:eastAsia="zh-CN"/>
        </w:rPr>
        <w:t>hardware</w:t>
      </w:r>
      <w:r w:rsidR="00162430">
        <w:rPr>
          <w:lang w:eastAsia="zh-CN"/>
        </w:rPr>
        <w:t xml:space="preserve"> </w:t>
      </w:r>
      <w:r w:rsidR="00B83323">
        <w:rPr>
          <w:lang w:eastAsia="zh-CN"/>
        </w:rPr>
        <w:t>sampling</w:t>
      </w:r>
      <w:r w:rsidR="00163F06">
        <w:rPr>
          <w:lang w:eastAsia="zh-CN"/>
        </w:rPr>
        <w:t xml:space="preserve">. </w:t>
      </w:r>
      <w:r w:rsidR="00964780" w:rsidRPr="00964780">
        <w:rPr>
          <w:lang w:eastAsia="zh-CN"/>
        </w:rPr>
        <w:t>Latency due to hardware sampling is almost negligible</w:t>
      </w:r>
      <w:r w:rsidR="00162430">
        <w:rPr>
          <w:lang w:eastAsia="zh-CN"/>
        </w:rPr>
        <w:t>.</w:t>
      </w:r>
      <w:r w:rsidR="009A3F3F">
        <w:rPr>
          <w:lang w:eastAsia="zh-CN"/>
        </w:rPr>
        <w:t xml:space="preserve"> </w:t>
      </w:r>
      <w:r w:rsidR="005B4B02">
        <w:rPr>
          <w:lang w:eastAsia="zh-CN"/>
        </w:rPr>
        <w:t>L</w:t>
      </w:r>
      <w:r w:rsidR="006F11BD">
        <w:rPr>
          <w:lang w:eastAsia="zh-CN"/>
        </w:rPr>
        <w:t xml:space="preserve">ikewise, user input </w:t>
      </w:r>
      <w:r w:rsidR="000D28BB">
        <w:rPr>
          <w:lang w:eastAsia="zh-CN"/>
        </w:rPr>
        <w:t xml:space="preserve">for controller </w:t>
      </w:r>
      <w:r w:rsidR="006F11BD">
        <w:rPr>
          <w:lang w:eastAsia="zh-CN"/>
        </w:rPr>
        <w:t>is also hardware sampling</w:t>
      </w:r>
      <w:r w:rsidR="005B4B02">
        <w:rPr>
          <w:lang w:eastAsia="zh-CN"/>
        </w:rPr>
        <w:t>, and has similar characteristics as head-tracking information</w:t>
      </w:r>
      <w:r w:rsidR="006F11BD">
        <w:rPr>
          <w:lang w:eastAsia="zh-CN"/>
        </w:rPr>
        <w:t>.</w:t>
      </w:r>
    </w:p>
    <w:p w14:paraId="6B261E9D" w14:textId="74852051" w:rsidR="003F13D7" w:rsidRPr="00372872" w:rsidRDefault="003F13D7" w:rsidP="00CD4C7B">
      <w:pPr>
        <w:rPr>
          <w:b/>
          <w:bCs/>
          <w:lang w:eastAsia="zh-CN"/>
        </w:rPr>
      </w:pPr>
      <w:r w:rsidRPr="001104C7">
        <w:rPr>
          <w:b/>
          <w:bCs/>
          <w:lang w:eastAsia="zh-CN"/>
        </w:rPr>
        <w:t xml:space="preserve">Observation </w:t>
      </w:r>
      <w:r>
        <w:rPr>
          <w:b/>
          <w:bCs/>
          <w:lang w:eastAsia="zh-CN"/>
        </w:rPr>
        <w:t>3</w:t>
      </w:r>
      <w:r w:rsidRPr="001104C7">
        <w:rPr>
          <w:b/>
          <w:bCs/>
          <w:lang w:eastAsia="zh-CN"/>
        </w:rPr>
        <w:t>:</w:t>
      </w:r>
      <w:r>
        <w:rPr>
          <w:b/>
          <w:bCs/>
          <w:lang w:eastAsia="zh-CN"/>
        </w:rPr>
        <w:t xml:space="preserve"> Packets in XR UL stream </w:t>
      </w:r>
      <w:r w:rsidRPr="00E07D5F">
        <w:rPr>
          <w:b/>
          <w:bCs/>
          <w:lang w:eastAsia="zh-CN"/>
        </w:rPr>
        <w:t xml:space="preserve">are </w:t>
      </w:r>
      <w:r>
        <w:rPr>
          <w:b/>
          <w:bCs/>
          <w:lang w:eastAsia="zh-CN"/>
        </w:rPr>
        <w:t>relatively constant in size and</w:t>
      </w:r>
      <w:r w:rsidR="006C5BE1">
        <w:rPr>
          <w:b/>
          <w:bCs/>
          <w:lang w:eastAsia="zh-CN"/>
        </w:rPr>
        <w:t xml:space="preserve"> generation</w:t>
      </w:r>
      <w:r>
        <w:rPr>
          <w:b/>
          <w:bCs/>
          <w:lang w:eastAsia="zh-CN"/>
        </w:rPr>
        <w:t xml:space="preserve"> period.</w:t>
      </w:r>
    </w:p>
    <w:p w14:paraId="36142E66" w14:textId="7323381C" w:rsidR="00AA14C1" w:rsidRPr="0044596F" w:rsidRDefault="008E398C" w:rsidP="00CD4C7B">
      <w:pPr>
        <w:rPr>
          <w:lang w:eastAsia="zh-CN"/>
        </w:rPr>
      </w:pPr>
      <w:r>
        <w:rPr>
          <w:rFonts w:hint="eastAsia"/>
          <w:lang w:eastAsia="zh-CN"/>
        </w:rPr>
        <w:t>There</w:t>
      </w:r>
      <w:r>
        <w:rPr>
          <w:lang w:eastAsia="zh-CN"/>
        </w:rPr>
        <w:t xml:space="preserve"> </w:t>
      </w:r>
      <w:r>
        <w:rPr>
          <w:rFonts w:hint="eastAsia"/>
          <w:lang w:eastAsia="zh-CN"/>
        </w:rPr>
        <w:t>exists</w:t>
      </w:r>
      <w:r>
        <w:rPr>
          <w:lang w:eastAsia="zh-CN"/>
        </w:rPr>
        <w:t xml:space="preserve"> </w:t>
      </w:r>
      <w:r>
        <w:rPr>
          <w:rFonts w:hint="eastAsia"/>
          <w:lang w:eastAsia="zh-CN"/>
        </w:rPr>
        <w:t>a</w:t>
      </w:r>
      <w:r>
        <w:rPr>
          <w:lang w:eastAsia="zh-CN"/>
        </w:rPr>
        <w:t xml:space="preserve"> </w:t>
      </w:r>
      <w:r>
        <w:rPr>
          <w:rFonts w:hint="eastAsia"/>
          <w:lang w:eastAsia="zh-CN"/>
        </w:rPr>
        <w:t>consensus</w:t>
      </w:r>
      <w:r>
        <w:rPr>
          <w:lang w:eastAsia="zh-CN"/>
        </w:rPr>
        <w:t xml:space="preserve"> </w:t>
      </w:r>
      <w:r>
        <w:rPr>
          <w:rFonts w:hint="eastAsia"/>
          <w:lang w:eastAsia="zh-CN"/>
        </w:rPr>
        <w:t>that</w:t>
      </w:r>
      <w:r w:rsidR="00AA14C1">
        <w:rPr>
          <w:lang w:eastAsia="zh-CN"/>
        </w:rPr>
        <w:t xml:space="preserve"> the </w:t>
      </w:r>
      <w:r w:rsidR="00F8181F">
        <w:rPr>
          <w:lang w:eastAsia="zh-CN"/>
        </w:rPr>
        <w:t>motion-to-photon latency</w:t>
      </w:r>
      <w:r w:rsidR="002275E8">
        <w:rPr>
          <w:lang w:eastAsia="zh-CN"/>
        </w:rPr>
        <w:t xml:space="preserve"> shall be less than 20ms </w:t>
      </w:r>
      <w:r w:rsidR="00DF3D5B">
        <w:rPr>
          <w:lang w:eastAsia="zh-CN"/>
        </w:rPr>
        <w:t xml:space="preserve">to avoid the </w:t>
      </w:r>
      <w:r w:rsidR="00082318">
        <w:rPr>
          <w:lang w:eastAsia="zh-CN"/>
        </w:rPr>
        <w:t>cybersickness</w:t>
      </w:r>
      <w:r w:rsidR="00DF3D5B">
        <w:rPr>
          <w:lang w:eastAsia="zh-CN"/>
        </w:rPr>
        <w:t>, which</w:t>
      </w:r>
      <w:r w:rsidR="00082318">
        <w:rPr>
          <w:lang w:eastAsia="zh-CN"/>
        </w:rPr>
        <w:t xml:space="preserve"> can further</w:t>
      </w:r>
      <w:r w:rsidR="00DF3D5B">
        <w:rPr>
          <w:lang w:eastAsia="zh-CN"/>
        </w:rPr>
        <w:t xml:space="preserve"> lead to </w:t>
      </w:r>
      <w:r w:rsidR="00082318">
        <w:rPr>
          <w:lang w:eastAsia="zh-CN"/>
        </w:rPr>
        <w:t>disorientation and dizziness.</w:t>
      </w:r>
      <w:r w:rsidR="000C6A83">
        <w:rPr>
          <w:lang w:eastAsia="zh-CN"/>
        </w:rPr>
        <w:t xml:space="preserve"> </w:t>
      </w:r>
      <w:r w:rsidR="000B24DD">
        <w:rPr>
          <w:lang w:eastAsia="zh-CN"/>
        </w:rPr>
        <w:t>Transmission latency</w:t>
      </w:r>
      <w:r w:rsidR="000C6A83">
        <w:rPr>
          <w:lang w:eastAsia="zh-CN"/>
        </w:rPr>
        <w:t xml:space="preserve"> </w:t>
      </w:r>
      <w:r w:rsidR="000C6A83">
        <w:rPr>
          <w:rFonts w:hint="eastAsia"/>
          <w:lang w:eastAsia="zh-CN"/>
        </w:rPr>
        <w:t>also</w:t>
      </w:r>
      <w:r w:rsidR="000C6A83">
        <w:rPr>
          <w:lang w:eastAsia="zh-CN"/>
        </w:rPr>
        <w:t xml:space="preserve"> plays an important role in cloud game.</w:t>
      </w:r>
      <w:r w:rsidR="00A27FA0">
        <w:rPr>
          <w:lang w:eastAsia="zh-CN"/>
        </w:rPr>
        <w:t xml:space="preserve"> Any discussion</w:t>
      </w:r>
      <w:r w:rsidR="005B4B02">
        <w:rPr>
          <w:lang w:eastAsia="zh-CN"/>
        </w:rPr>
        <w:t xml:space="preserve"> </w:t>
      </w:r>
      <w:r w:rsidR="00A27FA0">
        <w:rPr>
          <w:lang w:eastAsia="zh-CN"/>
        </w:rPr>
        <w:t>t</w:t>
      </w:r>
      <w:r w:rsidR="005B4B02">
        <w:rPr>
          <w:lang w:eastAsia="zh-CN"/>
        </w:rPr>
        <w:t>o enhance such mechanism is also appreciated.</w:t>
      </w:r>
    </w:p>
    <w:p w14:paraId="6F5C3406" w14:textId="4A8C4E9D" w:rsidR="0041744B" w:rsidRDefault="0041744B" w:rsidP="0041744B">
      <w:pPr>
        <w:pStyle w:val="2"/>
      </w:pPr>
      <w:r w:rsidRPr="007B41E1">
        <w:rPr>
          <w:rFonts w:hint="eastAsia"/>
          <w:lang w:val="sv-SE" w:eastAsia="zh-CN"/>
        </w:rPr>
        <w:t>2.</w:t>
      </w:r>
      <w:r>
        <w:rPr>
          <w:lang w:val="sv-SE" w:eastAsia="zh-CN"/>
        </w:rPr>
        <w:t>4</w:t>
      </w:r>
      <w:r w:rsidRPr="007B41E1">
        <w:rPr>
          <w:rFonts w:hint="eastAsia"/>
          <w:lang w:val="sv-SE" w:eastAsia="zh-CN"/>
        </w:rPr>
        <w:t xml:space="preserve"> </w:t>
      </w:r>
      <w:r w:rsidR="002B24E4">
        <w:t>Further</w:t>
      </w:r>
      <w:r w:rsidRPr="00A474AF">
        <w:t xml:space="preserve"> enhancements</w:t>
      </w:r>
      <w:r w:rsidR="009D6DE9">
        <w:t xml:space="preserve"> on schedule </w:t>
      </w:r>
      <w:r w:rsidR="00830A62" w:rsidRPr="00A474AF">
        <w:t>mechanisms</w:t>
      </w:r>
    </w:p>
    <w:p w14:paraId="5F6F95E0" w14:textId="1C16D026" w:rsidR="0067286A" w:rsidRDefault="001E24BA" w:rsidP="0041744B">
      <w:pPr>
        <w:rPr>
          <w:lang w:eastAsia="zh-CN"/>
        </w:rPr>
      </w:pPr>
      <w:r w:rsidRPr="001E24BA">
        <w:rPr>
          <w:lang w:val="en-GB" w:eastAsia="zh-CN"/>
        </w:rPr>
        <w:t>Based on the analysis of the above-mentioned</w:t>
      </w:r>
      <w:r w:rsidR="00A51BA8" w:rsidRPr="001E24BA">
        <w:rPr>
          <w:lang w:val="en-GB" w:eastAsia="zh-CN"/>
        </w:rPr>
        <w:t xml:space="preserve"> uplink and downlink traffic characteristics</w:t>
      </w:r>
      <w:r w:rsidR="00A51BA8">
        <w:rPr>
          <w:lang w:val="en-GB" w:eastAsia="zh-CN"/>
        </w:rPr>
        <w:t xml:space="preserve"> </w:t>
      </w:r>
      <w:r w:rsidR="00A51BA8">
        <w:rPr>
          <w:rFonts w:hint="eastAsia"/>
          <w:lang w:val="en-GB" w:eastAsia="zh-CN"/>
        </w:rPr>
        <w:t>in</w:t>
      </w:r>
      <w:r w:rsidRPr="001E24BA">
        <w:rPr>
          <w:lang w:val="en-GB" w:eastAsia="zh-CN"/>
        </w:rPr>
        <w:t xml:space="preserve"> XR service, some corresponding enhancement mechanisms can be designed for the scheduler</w:t>
      </w:r>
      <w:r w:rsidR="00F46BC9">
        <w:rPr>
          <w:lang w:eastAsia="zh-CN"/>
        </w:rPr>
        <w:t>.</w:t>
      </w:r>
      <w:r w:rsidR="0067286A">
        <w:rPr>
          <w:lang w:eastAsia="zh-CN"/>
        </w:rPr>
        <w:t xml:space="preserve"> </w:t>
      </w:r>
    </w:p>
    <w:p w14:paraId="4602153D" w14:textId="6FCAB1CE" w:rsidR="00B35487" w:rsidRPr="0067286A" w:rsidRDefault="002D5228" w:rsidP="00B35487">
      <w:pPr>
        <w:rPr>
          <w:lang w:eastAsia="zh-CN"/>
        </w:rPr>
      </w:pPr>
      <w:r>
        <w:rPr>
          <w:rFonts w:hint="eastAsia"/>
          <w:lang w:eastAsia="zh-CN"/>
        </w:rPr>
        <w:t>Large</w:t>
      </w:r>
      <w:r>
        <w:rPr>
          <w:lang w:eastAsia="zh-CN"/>
        </w:rPr>
        <w:t xml:space="preserve"> </w:t>
      </w:r>
      <w:r>
        <w:rPr>
          <w:rFonts w:hint="eastAsia"/>
          <w:lang w:eastAsia="zh-CN"/>
        </w:rPr>
        <w:t>quantity</w:t>
      </w:r>
      <w:r>
        <w:rPr>
          <w:lang w:eastAsia="zh-CN"/>
        </w:rPr>
        <w:t xml:space="preserve"> </w:t>
      </w:r>
      <w:r>
        <w:rPr>
          <w:rFonts w:hint="eastAsia"/>
          <w:lang w:eastAsia="zh-CN"/>
        </w:rPr>
        <w:t>of</w:t>
      </w:r>
      <w:r>
        <w:rPr>
          <w:lang w:eastAsia="zh-CN"/>
        </w:rPr>
        <w:t xml:space="preserve"> </w:t>
      </w:r>
      <w:r w:rsidR="00BD0924">
        <w:rPr>
          <w:rFonts w:hint="eastAsia"/>
          <w:lang w:eastAsia="zh-CN"/>
        </w:rPr>
        <w:t>burst</w:t>
      </w:r>
      <w:r w:rsidR="00BD0924">
        <w:rPr>
          <w:lang w:eastAsia="zh-CN"/>
        </w:rPr>
        <w:t xml:space="preserve"> </w:t>
      </w:r>
      <w:r w:rsidR="00BD0924">
        <w:rPr>
          <w:rFonts w:hint="eastAsia"/>
          <w:lang w:eastAsia="zh-CN"/>
        </w:rPr>
        <w:t>packet</w:t>
      </w:r>
      <w:r>
        <w:rPr>
          <w:rFonts w:hint="eastAsia"/>
          <w:lang w:eastAsia="zh-CN"/>
        </w:rPr>
        <w:t>s</w:t>
      </w:r>
      <w:r w:rsidR="00BD0924">
        <w:rPr>
          <w:lang w:eastAsia="zh-CN"/>
        </w:rPr>
        <w:t xml:space="preserve"> </w:t>
      </w:r>
      <w:r w:rsidR="00E335D9">
        <w:rPr>
          <w:rFonts w:hint="eastAsia"/>
          <w:lang w:eastAsia="zh-CN"/>
        </w:rPr>
        <w:t>is</w:t>
      </w:r>
      <w:r w:rsidR="00E335D9">
        <w:rPr>
          <w:lang w:eastAsia="zh-CN"/>
        </w:rPr>
        <w:t xml:space="preserve"> </w:t>
      </w:r>
      <w:r w:rsidR="00BD0924">
        <w:rPr>
          <w:rFonts w:hint="eastAsia"/>
          <w:lang w:eastAsia="zh-CN"/>
        </w:rPr>
        <w:t>the</w:t>
      </w:r>
      <w:r w:rsidR="00BD0924">
        <w:rPr>
          <w:lang w:eastAsia="zh-CN"/>
        </w:rPr>
        <w:t xml:space="preserve"> </w:t>
      </w:r>
      <w:r w:rsidR="00BD0924">
        <w:rPr>
          <w:rFonts w:hint="eastAsia"/>
          <w:lang w:eastAsia="zh-CN"/>
        </w:rPr>
        <w:t>most</w:t>
      </w:r>
      <w:r w:rsidR="00BD0924">
        <w:rPr>
          <w:lang w:eastAsia="zh-CN"/>
        </w:rPr>
        <w:t xml:space="preserve"> significant characteristics of XR traffic. </w:t>
      </w:r>
      <w:r w:rsidR="00E335D9">
        <w:rPr>
          <w:rFonts w:hint="eastAsia"/>
          <w:lang w:eastAsia="zh-CN"/>
        </w:rPr>
        <w:t>In</w:t>
      </w:r>
      <w:r w:rsidR="00E335D9">
        <w:rPr>
          <w:lang w:eastAsia="zh-CN"/>
        </w:rPr>
        <w:t xml:space="preserve"> </w:t>
      </w:r>
      <w:r w:rsidR="00E335D9">
        <w:rPr>
          <w:rFonts w:hint="eastAsia"/>
          <w:lang w:eastAsia="zh-CN"/>
        </w:rPr>
        <w:t>order</w:t>
      </w:r>
      <w:r w:rsidR="00E335D9">
        <w:rPr>
          <w:lang w:eastAsia="zh-CN"/>
        </w:rPr>
        <w:t xml:space="preserve"> </w:t>
      </w:r>
      <w:r w:rsidR="00E335D9">
        <w:rPr>
          <w:rFonts w:hint="eastAsia"/>
          <w:lang w:eastAsia="zh-CN"/>
        </w:rPr>
        <w:t>to</w:t>
      </w:r>
      <w:r w:rsidR="00DD2204">
        <w:rPr>
          <w:lang w:eastAsia="zh-CN"/>
        </w:rPr>
        <w:t xml:space="preserve"> </w:t>
      </w:r>
      <w:r w:rsidR="00DD2204">
        <w:rPr>
          <w:rFonts w:hint="eastAsia"/>
          <w:lang w:eastAsia="zh-CN"/>
        </w:rPr>
        <w:t>transmit</w:t>
      </w:r>
      <w:r w:rsidR="00DD2204">
        <w:rPr>
          <w:lang w:eastAsia="zh-CN"/>
        </w:rPr>
        <w:t xml:space="preserve"> </w:t>
      </w:r>
      <w:r w:rsidR="00DD2204">
        <w:rPr>
          <w:rFonts w:hint="eastAsia"/>
          <w:lang w:eastAsia="zh-CN"/>
        </w:rPr>
        <w:t>the</w:t>
      </w:r>
      <w:r w:rsidR="00DD2204">
        <w:rPr>
          <w:lang w:eastAsia="zh-CN"/>
        </w:rPr>
        <w:t xml:space="preserve"> </w:t>
      </w:r>
      <w:r w:rsidR="00DD2204">
        <w:rPr>
          <w:rFonts w:hint="eastAsia"/>
          <w:lang w:eastAsia="zh-CN"/>
        </w:rPr>
        <w:t>burst</w:t>
      </w:r>
      <w:r w:rsidR="00DD2204">
        <w:rPr>
          <w:lang w:eastAsia="zh-CN"/>
        </w:rPr>
        <w:t xml:space="preserve"> </w:t>
      </w:r>
      <w:r w:rsidR="00DD2204">
        <w:rPr>
          <w:rFonts w:hint="eastAsia"/>
          <w:lang w:eastAsia="zh-CN"/>
        </w:rPr>
        <w:t>packets</w:t>
      </w:r>
      <w:r w:rsidR="00DD2204">
        <w:rPr>
          <w:lang w:eastAsia="zh-CN"/>
        </w:rPr>
        <w:t xml:space="preserve"> </w:t>
      </w:r>
      <w:r w:rsidR="00DD2204">
        <w:rPr>
          <w:rFonts w:hint="eastAsia"/>
          <w:lang w:eastAsia="zh-CN"/>
        </w:rPr>
        <w:t>wit</w:t>
      </w:r>
      <w:r w:rsidR="00DD2204">
        <w:rPr>
          <w:lang w:eastAsia="zh-CN"/>
        </w:rPr>
        <w:t>hin the limit of PD</w:t>
      </w:r>
      <w:r w:rsidR="00581855">
        <w:rPr>
          <w:lang w:eastAsia="zh-CN"/>
        </w:rPr>
        <w:t xml:space="preserve">B, </w:t>
      </w:r>
      <w:r w:rsidR="000234FC">
        <w:rPr>
          <w:lang w:eastAsia="zh-CN"/>
        </w:rPr>
        <w:t xml:space="preserve">novel </w:t>
      </w:r>
      <w:r w:rsidR="00304C2E">
        <w:rPr>
          <w:lang w:eastAsia="zh-CN"/>
        </w:rPr>
        <w:t xml:space="preserve">scheduling mechanism </w:t>
      </w:r>
      <w:r w:rsidR="00F8149E">
        <w:rPr>
          <w:lang w:eastAsia="zh-CN"/>
        </w:rPr>
        <w:t xml:space="preserve">for burst packet </w:t>
      </w:r>
      <w:r w:rsidR="00304C2E">
        <w:rPr>
          <w:lang w:eastAsia="zh-CN"/>
        </w:rPr>
        <w:t>should be investigated.</w:t>
      </w:r>
      <w:r w:rsidR="003A43C5">
        <w:rPr>
          <w:lang w:eastAsia="zh-CN"/>
        </w:rPr>
        <w:t xml:space="preserve"> </w:t>
      </w:r>
      <w:r w:rsidR="003A43C5">
        <w:rPr>
          <w:rFonts w:hint="eastAsia"/>
          <w:lang w:eastAsia="zh-CN"/>
        </w:rPr>
        <w:t>It</w:t>
      </w:r>
      <w:r w:rsidR="003A43C5">
        <w:rPr>
          <w:lang w:eastAsia="zh-CN"/>
        </w:rPr>
        <w:t xml:space="preserve"> </w:t>
      </w:r>
      <w:r w:rsidR="003A43C5">
        <w:rPr>
          <w:rFonts w:hint="eastAsia"/>
          <w:lang w:eastAsia="zh-CN"/>
        </w:rPr>
        <w:t>seems</w:t>
      </w:r>
      <w:r w:rsidR="003A43C5" w:rsidRPr="003A43C5">
        <w:rPr>
          <w:lang w:eastAsia="zh-CN"/>
        </w:rPr>
        <w:t xml:space="preserve"> that scheduling multiple consecutive </w:t>
      </w:r>
      <w:r w:rsidR="003A43C5">
        <w:rPr>
          <w:rFonts w:hint="eastAsia"/>
          <w:lang w:eastAsia="zh-CN"/>
        </w:rPr>
        <w:t>physical</w:t>
      </w:r>
      <w:r w:rsidR="003A43C5">
        <w:rPr>
          <w:lang w:eastAsia="zh-CN"/>
        </w:rPr>
        <w:t xml:space="preserve"> </w:t>
      </w:r>
      <w:r w:rsidR="003A43C5">
        <w:rPr>
          <w:rFonts w:hint="eastAsia"/>
          <w:lang w:eastAsia="zh-CN"/>
        </w:rPr>
        <w:t>resource</w:t>
      </w:r>
      <w:r w:rsidR="003A43C5">
        <w:rPr>
          <w:lang w:eastAsia="zh-CN"/>
        </w:rPr>
        <w:t xml:space="preserve"> </w:t>
      </w:r>
      <w:r w:rsidR="003A43C5" w:rsidRPr="003A43C5">
        <w:rPr>
          <w:lang w:eastAsia="zh-CN"/>
        </w:rPr>
        <w:t>sets</w:t>
      </w:r>
      <w:r w:rsidR="003A43C5">
        <w:rPr>
          <w:lang w:eastAsia="zh-CN"/>
        </w:rPr>
        <w:t xml:space="preserve"> </w:t>
      </w:r>
      <w:r w:rsidR="003A43C5">
        <w:rPr>
          <w:rFonts w:hint="eastAsia"/>
          <w:lang w:eastAsia="zh-CN"/>
        </w:rPr>
        <w:t>with</w:t>
      </w:r>
      <w:r w:rsidR="003A43C5">
        <w:rPr>
          <w:lang w:eastAsia="zh-CN"/>
        </w:rPr>
        <w:t xml:space="preserve"> </w:t>
      </w:r>
      <w:r w:rsidR="003F1867">
        <w:rPr>
          <w:lang w:eastAsia="zh-CN"/>
        </w:rPr>
        <w:t>variable</w:t>
      </w:r>
      <w:r w:rsidR="003A43C5">
        <w:rPr>
          <w:lang w:eastAsia="zh-CN"/>
        </w:rPr>
        <w:t xml:space="preserve"> </w:t>
      </w:r>
      <w:r w:rsidR="003F1867">
        <w:rPr>
          <w:rFonts w:hint="eastAsia"/>
          <w:lang w:eastAsia="zh-CN"/>
        </w:rPr>
        <w:t>parameter</w:t>
      </w:r>
      <w:r w:rsidR="00A51BA8">
        <w:rPr>
          <w:rFonts w:hint="eastAsia"/>
          <w:lang w:eastAsia="zh-CN"/>
        </w:rPr>
        <w:t>s</w:t>
      </w:r>
      <w:r w:rsidR="00A51BA8">
        <w:rPr>
          <w:lang w:eastAsia="zh-CN"/>
        </w:rPr>
        <w:t xml:space="preserve"> </w:t>
      </w:r>
      <w:r w:rsidR="00A51BA8">
        <w:rPr>
          <w:rFonts w:hint="eastAsia"/>
          <w:lang w:eastAsia="zh-CN"/>
        </w:rPr>
        <w:t>for</w:t>
      </w:r>
      <w:r w:rsidR="00A51BA8">
        <w:rPr>
          <w:lang w:eastAsia="zh-CN"/>
        </w:rPr>
        <w:t xml:space="preserve"> </w:t>
      </w:r>
      <w:r w:rsidR="00A51BA8">
        <w:rPr>
          <w:rFonts w:hint="eastAsia"/>
          <w:lang w:eastAsia="zh-CN"/>
        </w:rPr>
        <w:t>signal</w:t>
      </w:r>
      <w:r w:rsidR="00A51BA8">
        <w:rPr>
          <w:lang w:eastAsia="zh-CN"/>
        </w:rPr>
        <w:t xml:space="preserve"> </w:t>
      </w:r>
      <w:r w:rsidR="00A51BA8">
        <w:rPr>
          <w:rFonts w:hint="eastAsia"/>
          <w:lang w:eastAsia="zh-CN"/>
        </w:rPr>
        <w:t>UE</w:t>
      </w:r>
      <w:r w:rsidR="003A43C5" w:rsidRPr="003A43C5">
        <w:rPr>
          <w:lang w:eastAsia="zh-CN"/>
        </w:rPr>
        <w:t xml:space="preserve"> in one scheduling</w:t>
      </w:r>
      <w:r w:rsidR="003F1867">
        <w:rPr>
          <w:lang w:eastAsia="zh-CN"/>
        </w:rPr>
        <w:t xml:space="preserve"> </w:t>
      </w:r>
      <w:r w:rsidR="003F1867">
        <w:rPr>
          <w:rFonts w:hint="eastAsia"/>
          <w:lang w:eastAsia="zh-CN"/>
        </w:rPr>
        <w:t>occasion</w:t>
      </w:r>
      <w:r w:rsidR="003F1867">
        <w:rPr>
          <w:lang w:eastAsia="zh-CN"/>
        </w:rPr>
        <w:t xml:space="preserve"> </w:t>
      </w:r>
      <w:r w:rsidR="003F1867">
        <w:rPr>
          <w:rFonts w:hint="eastAsia"/>
          <w:lang w:eastAsia="zh-CN"/>
        </w:rPr>
        <w:t>may</w:t>
      </w:r>
      <w:r w:rsidR="003F1867">
        <w:rPr>
          <w:lang w:eastAsia="zh-CN"/>
        </w:rPr>
        <w:t xml:space="preserve"> </w:t>
      </w:r>
      <w:r w:rsidR="003F1867">
        <w:rPr>
          <w:rFonts w:hint="eastAsia"/>
          <w:lang w:eastAsia="zh-CN"/>
        </w:rPr>
        <w:t>be</w:t>
      </w:r>
      <w:r w:rsidR="003A43C5" w:rsidRPr="003A43C5">
        <w:rPr>
          <w:lang w:eastAsia="zh-CN"/>
        </w:rPr>
        <w:t xml:space="preserve"> a feasible approach</w:t>
      </w:r>
      <w:r w:rsidR="00A51BA8">
        <w:rPr>
          <w:rFonts w:hint="eastAsia"/>
          <w:lang w:eastAsia="zh-CN"/>
        </w:rPr>
        <w:t>.</w:t>
      </w:r>
      <w:r w:rsidR="00A51BA8">
        <w:rPr>
          <w:lang w:eastAsia="zh-CN"/>
        </w:rPr>
        <w:t xml:space="preserve"> The discussion on other approach</w:t>
      </w:r>
      <w:r w:rsidR="00167080">
        <w:rPr>
          <w:lang w:eastAsia="zh-CN"/>
        </w:rPr>
        <w:t>es</w:t>
      </w:r>
      <w:r w:rsidR="00A51BA8">
        <w:rPr>
          <w:lang w:eastAsia="zh-CN"/>
        </w:rPr>
        <w:t xml:space="preserve"> is also </w:t>
      </w:r>
      <w:r w:rsidR="00167080">
        <w:rPr>
          <w:lang w:eastAsia="zh-CN"/>
        </w:rPr>
        <w:t>appreciated.</w:t>
      </w:r>
    </w:p>
    <w:p w14:paraId="0D9E1849" w14:textId="52C54A60" w:rsidR="00B35487" w:rsidRPr="00974537" w:rsidRDefault="00B35487" w:rsidP="00A27FA0">
      <w:pPr>
        <w:ind w:left="992" w:hangingChars="494" w:hanging="992"/>
        <w:rPr>
          <w:b/>
          <w:bCs/>
          <w:lang w:eastAsia="zh-CN"/>
        </w:rPr>
      </w:pPr>
      <w:r w:rsidRPr="00974537">
        <w:rPr>
          <w:rFonts w:hint="eastAsia"/>
          <w:b/>
          <w:bCs/>
          <w:lang w:val="en-GB" w:eastAsia="zh-CN"/>
        </w:rPr>
        <w:t>Proposal</w:t>
      </w:r>
      <w:r w:rsidRPr="00974537">
        <w:rPr>
          <w:b/>
          <w:bCs/>
          <w:lang w:val="en-GB"/>
        </w:rPr>
        <w:t xml:space="preserve"> </w:t>
      </w:r>
      <w:r>
        <w:rPr>
          <w:b/>
          <w:bCs/>
          <w:lang w:val="en-GB"/>
        </w:rPr>
        <w:t>1</w:t>
      </w:r>
      <w:r w:rsidRPr="00974537">
        <w:rPr>
          <w:b/>
          <w:bCs/>
          <w:lang w:eastAsia="zh-CN"/>
        </w:rPr>
        <w:t xml:space="preserve">: </w:t>
      </w:r>
      <w:r w:rsidR="003B63C9">
        <w:rPr>
          <w:b/>
          <w:bCs/>
          <w:lang w:eastAsia="zh-CN"/>
        </w:rPr>
        <w:t>RAN2 is kindly asked to s</w:t>
      </w:r>
      <w:r w:rsidRPr="00974537">
        <w:rPr>
          <w:b/>
          <w:bCs/>
          <w:lang w:eastAsia="zh-CN"/>
        </w:rPr>
        <w:t>tud</w:t>
      </w:r>
      <w:r>
        <w:rPr>
          <w:b/>
          <w:bCs/>
          <w:lang w:eastAsia="zh-CN"/>
        </w:rPr>
        <w:t>y</w:t>
      </w:r>
      <w:r w:rsidRPr="00974537">
        <w:rPr>
          <w:b/>
          <w:bCs/>
          <w:lang w:eastAsia="zh-CN"/>
        </w:rPr>
        <w:t xml:space="preserve"> potential </w:t>
      </w:r>
      <w:r w:rsidR="009B2897">
        <w:rPr>
          <w:rFonts w:hint="eastAsia"/>
          <w:b/>
          <w:bCs/>
          <w:lang w:eastAsia="zh-CN"/>
        </w:rPr>
        <w:t>scheduling</w:t>
      </w:r>
      <w:r w:rsidR="009B2897">
        <w:rPr>
          <w:b/>
          <w:bCs/>
          <w:lang w:eastAsia="zh-CN"/>
        </w:rPr>
        <w:t xml:space="preserve"> </w:t>
      </w:r>
      <w:r w:rsidRPr="00974537">
        <w:rPr>
          <w:b/>
          <w:bCs/>
          <w:lang w:eastAsia="zh-CN"/>
        </w:rPr>
        <w:t xml:space="preserve">enhancements for burst data in XR, e.g., single DCI indicating multi PUSCH/PDSCH </w:t>
      </w:r>
      <w:r w:rsidR="00581855">
        <w:rPr>
          <w:rFonts w:hint="eastAsia"/>
          <w:b/>
          <w:bCs/>
          <w:lang w:eastAsia="zh-CN"/>
        </w:rPr>
        <w:t>transmission</w:t>
      </w:r>
      <w:r w:rsidR="00581855">
        <w:rPr>
          <w:b/>
          <w:bCs/>
          <w:lang w:eastAsia="zh-CN"/>
        </w:rPr>
        <w:t xml:space="preserve"> </w:t>
      </w:r>
      <w:r w:rsidR="00581855">
        <w:rPr>
          <w:rFonts w:hint="eastAsia"/>
          <w:b/>
          <w:bCs/>
          <w:lang w:eastAsia="zh-CN"/>
        </w:rPr>
        <w:t>block</w:t>
      </w:r>
      <w:r w:rsidR="009B2897">
        <w:rPr>
          <w:b/>
          <w:bCs/>
          <w:lang w:eastAsia="zh-CN"/>
        </w:rPr>
        <w:t xml:space="preserve"> </w:t>
      </w:r>
      <w:r w:rsidR="009B2897">
        <w:rPr>
          <w:rFonts w:hint="eastAsia"/>
          <w:b/>
          <w:bCs/>
          <w:lang w:eastAsia="zh-CN"/>
        </w:rPr>
        <w:t>in</w:t>
      </w:r>
      <w:r w:rsidR="009B2897">
        <w:rPr>
          <w:b/>
          <w:bCs/>
          <w:lang w:eastAsia="zh-CN"/>
        </w:rPr>
        <w:t xml:space="preserve"> </w:t>
      </w:r>
      <w:r w:rsidR="009B2897">
        <w:rPr>
          <w:rFonts w:hint="eastAsia"/>
          <w:b/>
          <w:bCs/>
          <w:lang w:eastAsia="zh-CN"/>
        </w:rPr>
        <w:t>one</w:t>
      </w:r>
      <w:r w:rsidR="009B2897">
        <w:rPr>
          <w:b/>
          <w:bCs/>
          <w:lang w:eastAsia="zh-CN"/>
        </w:rPr>
        <w:t xml:space="preserve"> </w:t>
      </w:r>
      <w:r w:rsidR="009B2897">
        <w:rPr>
          <w:rFonts w:hint="eastAsia"/>
          <w:b/>
          <w:bCs/>
          <w:lang w:eastAsia="zh-CN"/>
        </w:rPr>
        <w:t>cell</w:t>
      </w:r>
      <w:r w:rsidRPr="00974537">
        <w:rPr>
          <w:b/>
          <w:bCs/>
          <w:lang w:eastAsia="zh-CN"/>
        </w:rPr>
        <w:t>.</w:t>
      </w:r>
    </w:p>
    <w:p w14:paraId="27186073" w14:textId="5B87EC93" w:rsidR="00922854" w:rsidRDefault="00263524" w:rsidP="00922854">
      <w:pPr>
        <w:rPr>
          <w:lang w:eastAsia="zh-CN"/>
        </w:rPr>
      </w:pPr>
      <w:r>
        <w:rPr>
          <w:lang w:eastAsia="zh-CN"/>
        </w:rPr>
        <w:t>VR/</w:t>
      </w:r>
      <w:r w:rsidR="00D47CC2">
        <w:rPr>
          <w:rFonts w:hint="eastAsia"/>
          <w:lang w:eastAsia="zh-CN"/>
        </w:rPr>
        <w:t>XR</w:t>
      </w:r>
      <w:r w:rsidR="00D47CC2">
        <w:rPr>
          <w:lang w:eastAsia="zh-CN"/>
        </w:rPr>
        <w:t xml:space="preserve"> </w:t>
      </w:r>
      <w:r w:rsidR="00D47CC2">
        <w:rPr>
          <w:rFonts w:hint="eastAsia"/>
          <w:lang w:eastAsia="zh-CN"/>
        </w:rPr>
        <w:t>DL</w:t>
      </w:r>
      <w:r w:rsidR="00D47CC2">
        <w:rPr>
          <w:lang w:eastAsia="zh-CN"/>
        </w:rPr>
        <w:t xml:space="preserve"> </w:t>
      </w:r>
      <w:r w:rsidR="00D47CC2">
        <w:rPr>
          <w:rFonts w:hint="eastAsia"/>
          <w:lang w:eastAsia="zh-CN"/>
        </w:rPr>
        <w:t>stream</w:t>
      </w:r>
      <w:r w:rsidR="00D47CC2">
        <w:rPr>
          <w:lang w:eastAsia="zh-CN"/>
        </w:rPr>
        <w:t xml:space="preserve"> </w:t>
      </w:r>
      <w:r w:rsidR="00D47CC2">
        <w:rPr>
          <w:rFonts w:hint="eastAsia"/>
          <w:lang w:eastAsia="zh-CN"/>
        </w:rPr>
        <w:t>is</w:t>
      </w:r>
      <w:r w:rsidR="00D47CC2">
        <w:rPr>
          <w:lang w:eastAsia="zh-CN"/>
        </w:rPr>
        <w:t xml:space="preserve"> </w:t>
      </w:r>
      <w:r w:rsidR="00D47CC2">
        <w:rPr>
          <w:rFonts w:hint="eastAsia"/>
          <w:lang w:eastAsia="zh-CN"/>
        </w:rPr>
        <w:t>mainly</w:t>
      </w:r>
      <w:r w:rsidR="00D47CC2">
        <w:rPr>
          <w:lang w:eastAsia="zh-CN"/>
        </w:rPr>
        <w:t xml:space="preserve"> composed of</w:t>
      </w:r>
      <w:r w:rsidR="007657B8">
        <w:rPr>
          <w:lang w:eastAsia="zh-CN"/>
        </w:rPr>
        <w:t xml:space="preserve"> </w:t>
      </w:r>
      <w:r w:rsidR="0033226A">
        <w:rPr>
          <w:rFonts w:hint="eastAsia"/>
          <w:lang w:eastAsia="zh-CN"/>
        </w:rPr>
        <w:t>compressed</w:t>
      </w:r>
      <w:r w:rsidR="00D47CC2">
        <w:rPr>
          <w:lang w:eastAsia="zh-CN"/>
        </w:rPr>
        <w:t xml:space="preserve"> video </w:t>
      </w:r>
      <w:r w:rsidR="003839A9">
        <w:rPr>
          <w:rFonts w:hint="eastAsia"/>
          <w:lang w:eastAsia="zh-CN"/>
        </w:rPr>
        <w:t>frame</w:t>
      </w:r>
      <w:r w:rsidR="003839A9">
        <w:rPr>
          <w:lang w:eastAsia="zh-CN"/>
        </w:rPr>
        <w:t xml:space="preserve"> </w:t>
      </w:r>
      <w:r w:rsidR="00D47CC2">
        <w:rPr>
          <w:lang w:eastAsia="zh-CN"/>
        </w:rPr>
        <w:t>packet</w:t>
      </w:r>
      <w:r>
        <w:rPr>
          <w:lang w:eastAsia="zh-CN"/>
        </w:rPr>
        <w:t xml:space="preserve">. </w:t>
      </w:r>
      <w:r w:rsidR="005E4EF1">
        <w:rPr>
          <w:lang w:eastAsia="zh-CN"/>
        </w:rPr>
        <w:t xml:space="preserve">The size of </w:t>
      </w:r>
      <w:r w:rsidR="0033226A">
        <w:rPr>
          <w:rFonts w:hint="eastAsia"/>
          <w:lang w:eastAsia="zh-CN"/>
        </w:rPr>
        <w:t>compressed</w:t>
      </w:r>
      <w:r w:rsidR="007657B8">
        <w:rPr>
          <w:lang w:eastAsia="zh-CN"/>
        </w:rPr>
        <w:t xml:space="preserve"> </w:t>
      </w:r>
      <w:r w:rsidR="005E4EF1">
        <w:rPr>
          <w:lang w:eastAsia="zh-CN"/>
        </w:rPr>
        <w:t xml:space="preserve">video frame </w:t>
      </w:r>
      <w:r w:rsidR="007657B8">
        <w:rPr>
          <w:rFonts w:hint="eastAsia"/>
          <w:lang w:eastAsia="zh-CN"/>
        </w:rPr>
        <w:t>varies</w:t>
      </w:r>
      <w:r w:rsidR="007657B8">
        <w:rPr>
          <w:lang w:eastAsia="zh-CN"/>
        </w:rPr>
        <w:t xml:space="preserve"> </w:t>
      </w:r>
      <w:r w:rsidR="007657B8">
        <w:rPr>
          <w:rFonts w:hint="eastAsia"/>
          <w:lang w:eastAsia="zh-CN"/>
        </w:rPr>
        <w:t>mainly</w:t>
      </w:r>
      <w:r w:rsidR="007657B8">
        <w:rPr>
          <w:lang w:eastAsia="zh-CN"/>
        </w:rPr>
        <w:t xml:space="preserve"> </w:t>
      </w:r>
      <w:r w:rsidR="007657B8">
        <w:rPr>
          <w:rFonts w:hint="eastAsia"/>
          <w:lang w:eastAsia="zh-CN"/>
        </w:rPr>
        <w:t>due</w:t>
      </w:r>
      <w:r w:rsidR="007657B8">
        <w:rPr>
          <w:lang w:eastAsia="zh-CN"/>
        </w:rPr>
        <w:t xml:space="preserve"> </w:t>
      </w:r>
      <w:r w:rsidR="007657B8">
        <w:rPr>
          <w:rFonts w:hint="eastAsia"/>
          <w:lang w:eastAsia="zh-CN"/>
        </w:rPr>
        <w:t>to</w:t>
      </w:r>
      <w:r w:rsidR="007657B8">
        <w:rPr>
          <w:lang w:eastAsia="zh-CN"/>
        </w:rPr>
        <w:t xml:space="preserve"> </w:t>
      </w:r>
      <w:r w:rsidR="007657B8">
        <w:rPr>
          <w:rFonts w:hint="eastAsia"/>
          <w:lang w:eastAsia="zh-CN"/>
        </w:rPr>
        <w:t>its</w:t>
      </w:r>
      <w:r w:rsidR="007657B8">
        <w:rPr>
          <w:lang w:eastAsia="zh-CN"/>
        </w:rPr>
        <w:t xml:space="preserve"> compression type (intra-frame or inter-frame)</w:t>
      </w:r>
      <w:r w:rsidR="004035CF">
        <w:rPr>
          <w:lang w:eastAsia="zh-CN"/>
        </w:rPr>
        <w:t xml:space="preserve"> in the same video clip</w:t>
      </w:r>
      <w:r w:rsidR="00030F97">
        <w:rPr>
          <w:lang w:eastAsia="zh-CN"/>
        </w:rPr>
        <w:t>.</w:t>
      </w:r>
      <w:r w:rsidR="004035CF">
        <w:rPr>
          <w:lang w:eastAsia="zh-CN"/>
        </w:rPr>
        <w:t xml:space="preserve"> </w:t>
      </w:r>
      <w:r w:rsidR="008C627B">
        <w:rPr>
          <w:lang w:eastAsia="zh-CN"/>
        </w:rPr>
        <w:t>T</w:t>
      </w:r>
      <w:r w:rsidR="004035CF">
        <w:rPr>
          <w:lang w:eastAsia="zh-CN"/>
        </w:rPr>
        <w:t xml:space="preserve">he arrival interval of video frame </w:t>
      </w:r>
      <w:r w:rsidR="006E0057">
        <w:rPr>
          <w:rFonts w:hint="eastAsia"/>
          <w:lang w:eastAsia="zh-CN"/>
        </w:rPr>
        <w:t>tends</w:t>
      </w:r>
      <w:r w:rsidR="006E0057">
        <w:rPr>
          <w:lang w:eastAsia="zh-CN"/>
        </w:rPr>
        <w:t xml:space="preserve"> </w:t>
      </w:r>
      <w:r w:rsidR="006E0057">
        <w:rPr>
          <w:rFonts w:hint="eastAsia"/>
          <w:lang w:eastAsia="zh-CN"/>
        </w:rPr>
        <w:t>to</w:t>
      </w:r>
      <w:r w:rsidR="006E0057">
        <w:rPr>
          <w:lang w:eastAsia="zh-CN"/>
        </w:rPr>
        <w:t xml:space="preserve"> </w:t>
      </w:r>
      <w:r w:rsidR="006E0057">
        <w:rPr>
          <w:rFonts w:hint="eastAsia"/>
          <w:lang w:eastAsia="zh-CN"/>
        </w:rPr>
        <w:t>have</w:t>
      </w:r>
      <w:r w:rsidR="006E0057">
        <w:rPr>
          <w:lang w:eastAsia="zh-CN"/>
        </w:rPr>
        <w:t xml:space="preserve"> </w:t>
      </w:r>
      <w:r w:rsidR="006E0057">
        <w:rPr>
          <w:rFonts w:hint="eastAsia"/>
          <w:lang w:eastAsia="zh-CN"/>
        </w:rPr>
        <w:t>a</w:t>
      </w:r>
      <w:r w:rsidR="006E0057">
        <w:rPr>
          <w:lang w:eastAsia="zh-CN"/>
        </w:rPr>
        <w:t xml:space="preserve"> </w:t>
      </w:r>
      <w:r w:rsidR="00996FD7">
        <w:rPr>
          <w:rFonts w:hint="eastAsia"/>
          <w:lang w:eastAsia="zh-CN"/>
        </w:rPr>
        <w:t>certain</w:t>
      </w:r>
      <w:r w:rsidR="00996FD7">
        <w:rPr>
          <w:lang w:eastAsia="zh-CN"/>
        </w:rPr>
        <w:t xml:space="preserve"> </w:t>
      </w:r>
      <w:r w:rsidR="00996FD7">
        <w:rPr>
          <w:rFonts w:hint="eastAsia"/>
          <w:lang w:eastAsia="zh-CN"/>
        </w:rPr>
        <w:t>periodicity</w:t>
      </w:r>
      <w:r w:rsidR="008C627B">
        <w:rPr>
          <w:lang w:eastAsia="zh-CN"/>
        </w:rPr>
        <w:t xml:space="preserve"> on the one hand, </w:t>
      </w:r>
      <w:r w:rsidR="00547887">
        <w:rPr>
          <w:lang w:eastAsia="zh-CN"/>
        </w:rPr>
        <w:t>and is also affected by the video encoder and the distribution network on the</w:t>
      </w:r>
      <w:r w:rsidR="00A27FA0">
        <w:rPr>
          <w:lang w:eastAsia="zh-CN"/>
        </w:rPr>
        <w:t xml:space="preserve"> other</w:t>
      </w:r>
      <w:r w:rsidR="00547887">
        <w:rPr>
          <w:lang w:eastAsia="zh-CN"/>
        </w:rPr>
        <w:t xml:space="preserve"> </w:t>
      </w:r>
      <w:r w:rsidR="00626097">
        <w:rPr>
          <w:lang w:eastAsia="zh-CN"/>
        </w:rPr>
        <w:t xml:space="preserve">hand. </w:t>
      </w:r>
    </w:p>
    <w:p w14:paraId="37F605FE" w14:textId="5D28D9CD" w:rsidR="00DD1BBD" w:rsidRDefault="00474B72" w:rsidP="0041744B">
      <w:pPr>
        <w:rPr>
          <w:lang w:eastAsia="zh-CN"/>
        </w:rPr>
      </w:pPr>
      <w:r>
        <w:rPr>
          <w:lang w:eastAsia="zh-CN"/>
        </w:rPr>
        <w:lastRenderedPageBreak/>
        <w:t xml:space="preserve">To compensate </w:t>
      </w:r>
      <w:r w:rsidR="007312AE">
        <w:rPr>
          <w:rFonts w:hint="eastAsia"/>
          <w:lang w:eastAsia="zh-CN"/>
        </w:rPr>
        <w:t>the</w:t>
      </w:r>
      <w:r w:rsidR="007312AE">
        <w:rPr>
          <w:lang w:eastAsia="zh-CN"/>
        </w:rPr>
        <w:t xml:space="preserve"> </w:t>
      </w:r>
      <w:r w:rsidR="007312AE">
        <w:rPr>
          <w:rFonts w:hint="eastAsia"/>
          <w:lang w:eastAsia="zh-CN"/>
        </w:rPr>
        <w:t>different</w:t>
      </w:r>
      <w:r w:rsidR="007312AE">
        <w:rPr>
          <w:lang w:eastAsia="zh-CN"/>
        </w:rPr>
        <w:t xml:space="preserve"> </w:t>
      </w:r>
      <w:r w:rsidR="007312AE">
        <w:rPr>
          <w:rFonts w:hint="eastAsia"/>
          <w:lang w:eastAsia="zh-CN"/>
        </w:rPr>
        <w:t>transmission</w:t>
      </w:r>
      <w:r w:rsidR="007312AE">
        <w:rPr>
          <w:lang w:eastAsia="zh-CN"/>
        </w:rPr>
        <w:t xml:space="preserve"> </w:t>
      </w:r>
      <w:r w:rsidR="007312AE">
        <w:rPr>
          <w:rFonts w:hint="eastAsia"/>
          <w:lang w:eastAsia="zh-CN"/>
        </w:rPr>
        <w:t>block</w:t>
      </w:r>
      <w:r w:rsidR="007312AE">
        <w:rPr>
          <w:lang w:eastAsia="zh-CN"/>
        </w:rPr>
        <w:t xml:space="preserve"> </w:t>
      </w:r>
      <w:r w:rsidR="007312AE">
        <w:rPr>
          <w:rFonts w:hint="eastAsia"/>
          <w:lang w:eastAsia="zh-CN"/>
        </w:rPr>
        <w:t>size</w:t>
      </w:r>
      <w:r w:rsidR="007312AE">
        <w:rPr>
          <w:lang w:eastAsia="zh-CN"/>
        </w:rPr>
        <w:t xml:space="preserve"> </w:t>
      </w:r>
      <w:r w:rsidR="007312AE">
        <w:rPr>
          <w:rFonts w:hint="eastAsia"/>
          <w:lang w:eastAsia="zh-CN"/>
        </w:rPr>
        <w:t>due</w:t>
      </w:r>
      <w:r w:rsidR="007312AE">
        <w:rPr>
          <w:lang w:eastAsia="zh-CN"/>
        </w:rPr>
        <w:t xml:space="preserve"> </w:t>
      </w:r>
      <w:r w:rsidR="007312AE">
        <w:rPr>
          <w:rFonts w:hint="eastAsia"/>
          <w:lang w:eastAsia="zh-CN"/>
        </w:rPr>
        <w:t>to</w:t>
      </w:r>
      <w:r w:rsidR="007312AE">
        <w:rPr>
          <w:lang w:eastAsia="zh-CN"/>
        </w:rPr>
        <w:t xml:space="preserve"> </w:t>
      </w:r>
      <w:r w:rsidR="00461F76">
        <w:rPr>
          <w:rFonts w:hint="eastAsia"/>
          <w:lang w:eastAsia="zh-CN"/>
        </w:rPr>
        <w:t>multiple</w:t>
      </w:r>
      <w:r w:rsidR="00461F76">
        <w:rPr>
          <w:lang w:eastAsia="zh-CN"/>
        </w:rPr>
        <w:t xml:space="preserve"> </w:t>
      </w:r>
      <w:r w:rsidR="00461F76">
        <w:rPr>
          <w:rFonts w:hint="eastAsia"/>
          <w:lang w:eastAsia="zh-CN"/>
        </w:rPr>
        <w:t>compression</w:t>
      </w:r>
      <w:r w:rsidR="00461F76">
        <w:rPr>
          <w:lang w:eastAsia="zh-CN"/>
        </w:rPr>
        <w:t xml:space="preserve"> </w:t>
      </w:r>
      <w:r w:rsidR="00461F76">
        <w:rPr>
          <w:rFonts w:hint="eastAsia"/>
          <w:lang w:eastAsia="zh-CN"/>
        </w:rPr>
        <w:t>type</w:t>
      </w:r>
      <w:r w:rsidR="00162191">
        <w:rPr>
          <w:lang w:eastAsia="zh-CN"/>
        </w:rPr>
        <w:t>s</w:t>
      </w:r>
      <w:r w:rsidR="00461F76">
        <w:rPr>
          <w:lang w:eastAsia="zh-CN"/>
        </w:rPr>
        <w:t xml:space="preserve"> </w:t>
      </w:r>
      <w:r w:rsidR="00461F76">
        <w:rPr>
          <w:rFonts w:hint="eastAsia"/>
          <w:lang w:eastAsia="zh-CN"/>
        </w:rPr>
        <w:t>and</w:t>
      </w:r>
      <w:r w:rsidR="00461F76">
        <w:rPr>
          <w:lang w:eastAsia="zh-CN"/>
        </w:rPr>
        <w:t xml:space="preserve"> </w:t>
      </w:r>
      <w:r w:rsidR="00461F76">
        <w:rPr>
          <w:rFonts w:hint="eastAsia"/>
          <w:lang w:eastAsia="zh-CN"/>
        </w:rPr>
        <w:t>to</w:t>
      </w:r>
      <w:r w:rsidR="00461F76">
        <w:rPr>
          <w:lang w:eastAsia="zh-CN"/>
        </w:rPr>
        <w:t xml:space="preserve"> </w:t>
      </w:r>
      <w:r w:rsidR="00461F76">
        <w:rPr>
          <w:rFonts w:hint="eastAsia"/>
          <w:lang w:eastAsia="zh-CN"/>
        </w:rPr>
        <w:t>further</w:t>
      </w:r>
      <w:r w:rsidR="00461F76">
        <w:rPr>
          <w:lang w:eastAsia="zh-CN"/>
        </w:rPr>
        <w:t xml:space="preserve"> exploit</w:t>
      </w:r>
      <w:r w:rsidR="00461F76">
        <w:rPr>
          <w:rFonts w:hint="eastAsia"/>
          <w:lang w:eastAsia="zh-CN"/>
        </w:rPr>
        <w:t xml:space="preserve"> </w:t>
      </w:r>
      <w:r w:rsidR="00461F76">
        <w:rPr>
          <w:lang w:eastAsia="zh-CN"/>
        </w:rPr>
        <w:t>the</w:t>
      </w:r>
      <w:r w:rsidR="00461F76">
        <w:rPr>
          <w:rFonts w:hint="eastAsia"/>
          <w:lang w:eastAsia="zh-CN"/>
        </w:rPr>
        <w:t xml:space="preserve"> </w:t>
      </w:r>
      <w:r w:rsidR="00461F76">
        <w:rPr>
          <w:lang w:eastAsia="zh-CN"/>
        </w:rPr>
        <w:t>periodicity</w:t>
      </w:r>
      <w:r w:rsidR="00461F76">
        <w:rPr>
          <w:rFonts w:hint="eastAsia"/>
          <w:lang w:eastAsia="zh-CN"/>
        </w:rPr>
        <w:t xml:space="preserve"> </w:t>
      </w:r>
      <w:r w:rsidR="00461F76">
        <w:rPr>
          <w:lang w:eastAsia="zh-CN"/>
        </w:rPr>
        <w:t xml:space="preserve">of video frame arrival </w:t>
      </w:r>
      <w:r w:rsidR="00A07941">
        <w:rPr>
          <w:lang w:eastAsia="zh-CN"/>
        </w:rPr>
        <w:t>interval</w:t>
      </w:r>
      <w:r w:rsidR="006E69C0">
        <w:rPr>
          <w:lang w:eastAsia="zh-CN"/>
        </w:rPr>
        <w:t xml:space="preserve">, </w:t>
      </w:r>
      <w:r w:rsidR="00DD1BBD">
        <w:rPr>
          <w:lang w:eastAsia="zh-CN"/>
        </w:rPr>
        <w:t xml:space="preserve">periodic scheduling mechanism such as SPS and CG should be </w:t>
      </w:r>
      <w:r w:rsidR="00D2542B">
        <w:rPr>
          <w:lang w:eastAsia="zh-CN"/>
        </w:rPr>
        <w:t>considered</w:t>
      </w:r>
      <w:r w:rsidR="00DD1BBD">
        <w:rPr>
          <w:lang w:eastAsia="zh-CN"/>
        </w:rPr>
        <w:t xml:space="preserve"> as a </w:t>
      </w:r>
      <w:r w:rsidR="003A3B70">
        <w:rPr>
          <w:lang w:eastAsia="zh-CN"/>
        </w:rPr>
        <w:t>potential candidate.</w:t>
      </w:r>
    </w:p>
    <w:p w14:paraId="232E52D9" w14:textId="70ABCEF0" w:rsidR="00953773" w:rsidRDefault="00953773" w:rsidP="0041744B">
      <w:pPr>
        <w:rPr>
          <w:lang w:eastAsia="zh-CN"/>
        </w:rPr>
      </w:pPr>
      <w:r>
        <w:rPr>
          <w:rFonts w:hint="eastAsia"/>
          <w:lang w:eastAsia="zh-CN"/>
        </w:rPr>
        <w:t>In</w:t>
      </w:r>
      <w:r>
        <w:rPr>
          <w:lang w:eastAsia="zh-CN"/>
        </w:rPr>
        <w:t xml:space="preserve"> </w:t>
      </w:r>
      <w:r>
        <w:rPr>
          <w:rFonts w:hint="eastAsia"/>
          <w:lang w:eastAsia="zh-CN"/>
        </w:rPr>
        <w:t>order</w:t>
      </w:r>
      <w:r>
        <w:rPr>
          <w:lang w:eastAsia="zh-CN"/>
        </w:rPr>
        <w:t xml:space="preserve"> </w:t>
      </w:r>
      <w:r>
        <w:rPr>
          <w:rFonts w:hint="eastAsia"/>
          <w:lang w:eastAsia="zh-CN"/>
        </w:rPr>
        <w:t>to</w:t>
      </w:r>
      <w:r>
        <w:rPr>
          <w:lang w:eastAsia="zh-CN"/>
        </w:rPr>
        <w:t xml:space="preserve"> </w:t>
      </w:r>
      <w:r w:rsidR="00AE0D34">
        <w:rPr>
          <w:rFonts w:hint="eastAsia"/>
          <w:lang w:eastAsia="zh-CN"/>
        </w:rPr>
        <w:t>solve</w:t>
      </w:r>
      <w:r w:rsidR="00AE0D34">
        <w:rPr>
          <w:lang w:eastAsia="zh-CN"/>
        </w:rPr>
        <w:t xml:space="preserve"> </w:t>
      </w:r>
      <w:r w:rsidR="00AE0D34">
        <w:rPr>
          <w:rFonts w:hint="eastAsia"/>
          <w:lang w:eastAsia="zh-CN"/>
        </w:rPr>
        <w:t>the</w:t>
      </w:r>
      <w:r w:rsidR="00AE0D34">
        <w:rPr>
          <w:lang w:eastAsia="zh-CN"/>
        </w:rPr>
        <w:t xml:space="preserve"> problem that existing CG and SPS</w:t>
      </w:r>
      <w:r w:rsidR="003F1867">
        <w:rPr>
          <w:lang w:eastAsia="zh-CN"/>
        </w:rPr>
        <w:t xml:space="preserve"> mechanism</w:t>
      </w:r>
      <w:r w:rsidR="00AE0D34">
        <w:rPr>
          <w:lang w:eastAsia="zh-CN"/>
        </w:rPr>
        <w:t xml:space="preserve"> may not adapt to the jitter of frame arrival and </w:t>
      </w:r>
      <w:r w:rsidR="007D2EF3">
        <w:rPr>
          <w:lang w:eastAsia="zh-CN"/>
        </w:rPr>
        <w:t xml:space="preserve">variation of frame size. CG and SPS enhancement can be </w:t>
      </w:r>
      <w:r w:rsidR="00B57E4B">
        <w:rPr>
          <w:lang w:eastAsia="zh-CN"/>
        </w:rPr>
        <w:t>studied.</w:t>
      </w:r>
    </w:p>
    <w:p w14:paraId="69D7EF47" w14:textId="2EDD72A7" w:rsidR="00E71D64" w:rsidRPr="00A27FA0" w:rsidRDefault="00E71D64" w:rsidP="00A27FA0">
      <w:pPr>
        <w:ind w:left="992" w:hangingChars="494" w:hanging="992"/>
        <w:rPr>
          <w:b/>
          <w:bCs/>
          <w:lang w:val="en-GB" w:eastAsia="zh-CN"/>
        </w:rPr>
      </w:pPr>
      <w:r w:rsidRPr="00A27FA0">
        <w:rPr>
          <w:rFonts w:hint="eastAsia"/>
          <w:b/>
          <w:bCs/>
          <w:lang w:val="en-GB" w:eastAsia="zh-CN"/>
        </w:rPr>
        <w:t>Proposal</w:t>
      </w:r>
      <w:r w:rsidRPr="00A27FA0">
        <w:rPr>
          <w:b/>
          <w:bCs/>
          <w:lang w:val="en-GB" w:eastAsia="zh-CN"/>
        </w:rPr>
        <w:t xml:space="preserve"> </w:t>
      </w:r>
      <w:r w:rsidR="00922854" w:rsidRPr="00A27FA0">
        <w:rPr>
          <w:b/>
          <w:bCs/>
          <w:lang w:val="en-GB" w:eastAsia="zh-CN"/>
        </w:rPr>
        <w:t>2</w:t>
      </w:r>
      <w:r w:rsidRPr="00A27FA0">
        <w:rPr>
          <w:b/>
          <w:bCs/>
          <w:lang w:val="en-GB" w:eastAsia="zh-CN"/>
        </w:rPr>
        <w:t xml:space="preserve">: </w:t>
      </w:r>
      <w:r w:rsidR="003B63C9" w:rsidRPr="00A27FA0">
        <w:rPr>
          <w:b/>
          <w:bCs/>
          <w:lang w:val="en-GB" w:eastAsia="zh-CN"/>
        </w:rPr>
        <w:t>RAN2 is kindly asked to s</w:t>
      </w:r>
      <w:r w:rsidRPr="00A27FA0">
        <w:rPr>
          <w:b/>
          <w:bCs/>
          <w:lang w:val="en-GB" w:eastAsia="zh-CN"/>
        </w:rPr>
        <w:t xml:space="preserve">tudy on flexible SPS and CG configuration, such as period </w:t>
      </w:r>
      <w:r w:rsidR="00974537" w:rsidRPr="00A27FA0">
        <w:rPr>
          <w:b/>
          <w:bCs/>
          <w:lang w:val="en-GB" w:eastAsia="zh-CN"/>
        </w:rPr>
        <w:t xml:space="preserve">time </w:t>
      </w:r>
      <w:r w:rsidRPr="00A27FA0">
        <w:rPr>
          <w:b/>
          <w:bCs/>
          <w:lang w:val="en-GB" w:eastAsia="zh-CN"/>
        </w:rPr>
        <w:t xml:space="preserve">offset and </w:t>
      </w:r>
      <w:r w:rsidRPr="00A27FA0">
        <w:rPr>
          <w:rFonts w:hint="eastAsia"/>
          <w:b/>
          <w:bCs/>
          <w:lang w:val="en-GB" w:eastAsia="zh-CN"/>
        </w:rPr>
        <w:t>resource</w:t>
      </w:r>
      <w:r w:rsidRPr="00A27FA0">
        <w:rPr>
          <w:b/>
          <w:bCs/>
          <w:lang w:val="en-GB" w:eastAsia="zh-CN"/>
        </w:rPr>
        <w:t xml:space="preserve"> </w:t>
      </w:r>
      <w:r w:rsidRPr="00A27FA0">
        <w:rPr>
          <w:rFonts w:hint="eastAsia"/>
          <w:b/>
          <w:bCs/>
          <w:lang w:val="en-GB" w:eastAsia="zh-CN"/>
        </w:rPr>
        <w:t>allocation</w:t>
      </w:r>
      <w:r w:rsidRPr="00A27FA0">
        <w:rPr>
          <w:b/>
          <w:bCs/>
          <w:lang w:val="en-GB" w:eastAsia="zh-CN"/>
        </w:rPr>
        <w:t xml:space="preserve"> parameter modification.</w:t>
      </w:r>
    </w:p>
    <w:p w14:paraId="63788003" w14:textId="66CEAFC5" w:rsidR="00B35487" w:rsidRPr="003D60BB" w:rsidRDefault="009A0561" w:rsidP="0041744B">
      <w:pPr>
        <w:rPr>
          <w:lang w:val="sv-SE" w:eastAsia="zh-CN"/>
        </w:rPr>
      </w:pPr>
      <w:r>
        <w:rPr>
          <w:rFonts w:hint="eastAsia"/>
          <w:lang w:eastAsia="zh-CN"/>
        </w:rPr>
        <w:t>Since</w:t>
      </w:r>
      <w:r>
        <w:rPr>
          <w:lang w:eastAsia="zh-CN"/>
        </w:rPr>
        <w:t xml:space="preserve"> </w:t>
      </w:r>
      <w:r>
        <w:rPr>
          <w:rFonts w:hint="eastAsia"/>
          <w:lang w:eastAsia="zh-CN"/>
        </w:rPr>
        <w:t>the</w:t>
      </w:r>
      <w:r>
        <w:rPr>
          <w:lang w:eastAsia="zh-CN"/>
        </w:rPr>
        <w:t xml:space="preserve"> </w:t>
      </w:r>
      <w:r>
        <w:rPr>
          <w:rFonts w:hint="eastAsia"/>
          <w:lang w:eastAsia="zh-CN"/>
        </w:rPr>
        <w:t>DL</w:t>
      </w:r>
      <w:r>
        <w:rPr>
          <w:lang w:eastAsia="zh-CN"/>
        </w:rPr>
        <w:t xml:space="preserve"> </w:t>
      </w:r>
      <w:r>
        <w:rPr>
          <w:rFonts w:hint="eastAsia"/>
          <w:lang w:eastAsia="zh-CN"/>
        </w:rPr>
        <w:t>stream</w:t>
      </w:r>
      <w:r>
        <w:rPr>
          <w:lang w:eastAsia="zh-CN"/>
        </w:rPr>
        <w:t xml:space="preserve"> </w:t>
      </w:r>
      <w:r>
        <w:rPr>
          <w:rFonts w:hint="eastAsia"/>
          <w:lang w:eastAsia="zh-CN"/>
        </w:rPr>
        <w:t>in</w:t>
      </w:r>
      <w:r>
        <w:rPr>
          <w:lang w:eastAsia="zh-CN"/>
        </w:rPr>
        <w:t xml:space="preserve"> </w:t>
      </w:r>
      <w:r>
        <w:rPr>
          <w:rFonts w:hint="eastAsia"/>
          <w:lang w:eastAsia="zh-CN"/>
        </w:rPr>
        <w:t>XR</w:t>
      </w:r>
      <w:r w:rsidR="009F1392">
        <w:rPr>
          <w:lang w:eastAsia="zh-CN"/>
        </w:rPr>
        <w:t xml:space="preserve"> </w:t>
      </w:r>
      <w:r w:rsidR="00A27FA0">
        <w:rPr>
          <w:lang w:eastAsia="zh-CN"/>
        </w:rPr>
        <w:t>mainly</w:t>
      </w:r>
      <w:r w:rsidR="009F1392">
        <w:rPr>
          <w:lang w:eastAsia="zh-CN"/>
        </w:rPr>
        <w:t xml:space="preserve"> </w:t>
      </w:r>
      <w:r w:rsidR="009F1392">
        <w:rPr>
          <w:rFonts w:hint="eastAsia"/>
          <w:lang w:eastAsia="zh-CN"/>
        </w:rPr>
        <w:t>contain</w:t>
      </w:r>
      <w:r w:rsidR="009F1392">
        <w:rPr>
          <w:lang w:eastAsia="zh-CN"/>
        </w:rPr>
        <w:t xml:space="preserve"> </w:t>
      </w:r>
      <w:r w:rsidR="005B4D3B">
        <w:rPr>
          <w:rFonts w:hint="eastAsia"/>
          <w:lang w:eastAsia="zh-CN"/>
        </w:rPr>
        <w:t>packets</w:t>
      </w:r>
      <w:r w:rsidR="005B4D3B">
        <w:rPr>
          <w:lang w:eastAsia="zh-CN"/>
        </w:rPr>
        <w:t xml:space="preserve"> </w:t>
      </w:r>
      <w:r w:rsidR="00A27FA0">
        <w:rPr>
          <w:lang w:eastAsia="zh-CN"/>
        </w:rPr>
        <w:t>from</w:t>
      </w:r>
      <w:r w:rsidR="005B4D3B">
        <w:rPr>
          <w:lang w:eastAsia="zh-CN"/>
        </w:rPr>
        <w:t xml:space="preserve"> </w:t>
      </w:r>
      <w:r w:rsidR="005B4D3B">
        <w:rPr>
          <w:rFonts w:hint="eastAsia"/>
          <w:lang w:eastAsia="zh-CN"/>
        </w:rPr>
        <w:t>video</w:t>
      </w:r>
      <w:r w:rsidR="005B4D3B">
        <w:rPr>
          <w:lang w:eastAsia="zh-CN"/>
        </w:rPr>
        <w:t xml:space="preserve"> </w:t>
      </w:r>
      <w:r w:rsidR="005B4D3B">
        <w:rPr>
          <w:rFonts w:hint="eastAsia"/>
          <w:lang w:eastAsia="zh-CN"/>
        </w:rPr>
        <w:t>slice</w:t>
      </w:r>
      <w:r w:rsidR="005B4D3B">
        <w:rPr>
          <w:lang w:eastAsia="zh-CN"/>
        </w:rPr>
        <w:t xml:space="preserve">, </w:t>
      </w:r>
      <w:r w:rsidR="00B6016B">
        <w:rPr>
          <w:lang w:eastAsia="zh-CN"/>
        </w:rPr>
        <w:t xml:space="preserve">feedback and </w:t>
      </w:r>
      <w:r w:rsidR="00B6016B">
        <w:rPr>
          <w:lang w:val="sv-SE" w:eastAsia="zh-CN"/>
        </w:rPr>
        <w:t>synchronization</w:t>
      </w:r>
      <w:r w:rsidR="00B57E4B">
        <w:rPr>
          <w:lang w:val="sv-SE" w:eastAsia="zh-CN"/>
        </w:rPr>
        <w:t xml:space="preserve">, and </w:t>
      </w:r>
      <w:r w:rsidR="00713456">
        <w:rPr>
          <w:lang w:val="sv-SE" w:eastAsia="zh-CN"/>
        </w:rPr>
        <w:t xml:space="preserve">video slice packet iteself are not of the same </w:t>
      </w:r>
      <w:r w:rsidR="00A27FA0">
        <w:rPr>
          <w:lang w:val="sv-SE" w:eastAsia="zh-CN"/>
        </w:rPr>
        <w:t>importance</w:t>
      </w:r>
      <w:r w:rsidR="00514801">
        <w:rPr>
          <w:lang w:val="sv-SE" w:eastAsia="zh-CN"/>
        </w:rPr>
        <w:t>, it seems to be</w:t>
      </w:r>
      <w:r w:rsidR="003D60BB">
        <w:rPr>
          <w:lang w:val="sv-SE" w:eastAsia="zh-CN"/>
        </w:rPr>
        <w:t xml:space="preserve"> unnecessary</w:t>
      </w:r>
      <w:r w:rsidR="003D60BB">
        <w:rPr>
          <w:rFonts w:hint="eastAsia"/>
          <w:lang w:val="sv-SE" w:eastAsia="zh-CN"/>
        </w:rPr>
        <w:t xml:space="preserve"> </w:t>
      </w:r>
      <w:r w:rsidR="003D60BB">
        <w:rPr>
          <w:lang w:val="sv-SE" w:eastAsia="zh-CN"/>
        </w:rPr>
        <w:t xml:space="preserve">to deploy the same </w:t>
      </w:r>
      <w:r w:rsidR="004D0648">
        <w:rPr>
          <w:rFonts w:hint="eastAsia"/>
          <w:lang w:val="sv-SE" w:eastAsia="zh-CN"/>
        </w:rPr>
        <w:t>error</w:t>
      </w:r>
      <w:r w:rsidR="004D0648">
        <w:rPr>
          <w:lang w:val="sv-SE" w:eastAsia="zh-CN"/>
        </w:rPr>
        <w:t xml:space="preserve"> </w:t>
      </w:r>
      <w:r w:rsidR="004D0648">
        <w:rPr>
          <w:rFonts w:hint="eastAsia"/>
          <w:lang w:val="sv-SE" w:eastAsia="zh-CN"/>
        </w:rPr>
        <w:t>control</w:t>
      </w:r>
      <w:r w:rsidR="004D0648">
        <w:rPr>
          <w:lang w:val="sv-SE" w:eastAsia="zh-CN"/>
        </w:rPr>
        <w:t xml:space="preserve"> </w:t>
      </w:r>
      <w:r w:rsidR="00E702ED" w:rsidRPr="00E702ED">
        <w:rPr>
          <w:lang w:val="sv-SE" w:eastAsia="zh-CN"/>
        </w:rPr>
        <w:t>mechanism</w:t>
      </w:r>
      <w:r w:rsidR="00E702ED">
        <w:rPr>
          <w:lang w:val="sv-SE" w:eastAsia="zh-CN"/>
        </w:rPr>
        <w:t xml:space="preserve">. </w:t>
      </w:r>
      <w:r w:rsidR="00FD2379" w:rsidRPr="00FD2379">
        <w:rPr>
          <w:lang w:val="sv-SE" w:eastAsia="zh-CN"/>
        </w:rPr>
        <w:t xml:space="preserve">Differential error control </w:t>
      </w:r>
      <w:r w:rsidR="00FD2379" w:rsidRPr="00E702ED">
        <w:rPr>
          <w:lang w:val="sv-SE" w:eastAsia="zh-CN"/>
        </w:rPr>
        <w:t>mechanism</w:t>
      </w:r>
      <w:r w:rsidR="00FD2379" w:rsidRPr="00FD2379">
        <w:rPr>
          <w:lang w:val="sv-SE" w:eastAsia="zh-CN"/>
        </w:rPr>
        <w:t xml:space="preserve"> </w:t>
      </w:r>
      <w:r w:rsidR="003B63C9">
        <w:rPr>
          <w:lang w:val="sv-SE" w:eastAsia="zh-CN"/>
        </w:rPr>
        <w:t>would</w:t>
      </w:r>
      <w:r w:rsidR="00FD2379">
        <w:rPr>
          <w:lang w:val="sv-SE" w:eastAsia="zh-CN"/>
        </w:rPr>
        <w:t xml:space="preserve"> </w:t>
      </w:r>
      <w:r w:rsidR="00AD61D0">
        <w:rPr>
          <w:lang w:eastAsia="zh-CN"/>
        </w:rPr>
        <w:t>be helpful in the</w:t>
      </w:r>
      <w:r w:rsidR="00FD2379">
        <w:rPr>
          <w:lang w:val="sv-SE" w:eastAsia="zh-CN"/>
        </w:rPr>
        <w:t xml:space="preserve"> </w:t>
      </w:r>
      <w:r w:rsidR="003B63C9" w:rsidRPr="00FD2379">
        <w:rPr>
          <w:lang w:val="sv-SE" w:eastAsia="zh-CN"/>
        </w:rPr>
        <w:t xml:space="preserve">overhead </w:t>
      </w:r>
      <w:r w:rsidR="00AD61D0">
        <w:rPr>
          <w:lang w:val="sv-SE" w:eastAsia="zh-CN"/>
        </w:rPr>
        <w:t>redu</w:t>
      </w:r>
      <w:r w:rsidR="003B63C9">
        <w:rPr>
          <w:lang w:val="sv-SE" w:eastAsia="zh-CN"/>
        </w:rPr>
        <w:t>c</w:t>
      </w:r>
      <w:r w:rsidR="00AD61D0">
        <w:rPr>
          <w:lang w:val="sv-SE" w:eastAsia="zh-CN"/>
        </w:rPr>
        <w:t>tion</w:t>
      </w:r>
      <w:r w:rsidR="00A27FA0">
        <w:rPr>
          <w:lang w:val="sv-SE" w:eastAsia="zh-CN"/>
        </w:rPr>
        <w:t xml:space="preserve"> and capacity improvement</w:t>
      </w:r>
      <w:r w:rsidR="00FD2379" w:rsidRPr="00FD2379">
        <w:rPr>
          <w:lang w:val="sv-SE" w:eastAsia="zh-CN"/>
        </w:rPr>
        <w:t xml:space="preserve"> while ensuring</w:t>
      </w:r>
      <w:r w:rsidR="00137CAE">
        <w:rPr>
          <w:lang w:val="sv-SE" w:eastAsia="zh-CN"/>
        </w:rPr>
        <w:t xml:space="preserve"> the</w:t>
      </w:r>
      <w:r w:rsidR="00FD2379" w:rsidRPr="00FD2379">
        <w:rPr>
          <w:lang w:val="sv-SE" w:eastAsia="zh-CN"/>
        </w:rPr>
        <w:t xml:space="preserve"> QoE</w:t>
      </w:r>
      <w:r w:rsidR="00B35487">
        <w:rPr>
          <w:lang w:val="sv-SE" w:eastAsia="zh-CN"/>
        </w:rPr>
        <w:t xml:space="preserve"> of</w:t>
      </w:r>
      <w:r w:rsidR="00B35487">
        <w:rPr>
          <w:rFonts w:hint="eastAsia"/>
          <w:lang w:val="sv-SE" w:eastAsia="zh-CN"/>
        </w:rPr>
        <w:t xml:space="preserve"> </w:t>
      </w:r>
      <w:r w:rsidR="00B35487">
        <w:rPr>
          <w:lang w:val="sv-SE" w:eastAsia="zh-CN"/>
        </w:rPr>
        <w:t>VR/XR application.</w:t>
      </w:r>
    </w:p>
    <w:p w14:paraId="698E13F1" w14:textId="3DB7B989" w:rsidR="00E71D64" w:rsidRPr="00A27FA0" w:rsidRDefault="00E71D64" w:rsidP="00A27FA0">
      <w:pPr>
        <w:ind w:left="992" w:hangingChars="494" w:hanging="992"/>
        <w:rPr>
          <w:b/>
          <w:bCs/>
          <w:lang w:val="en-GB" w:eastAsia="zh-CN"/>
        </w:rPr>
      </w:pPr>
      <w:r w:rsidRPr="00A27FA0">
        <w:rPr>
          <w:rFonts w:hint="eastAsia"/>
          <w:b/>
          <w:bCs/>
          <w:lang w:val="en-GB" w:eastAsia="zh-CN"/>
        </w:rPr>
        <w:t>P</w:t>
      </w:r>
      <w:r w:rsidRPr="00A27FA0">
        <w:rPr>
          <w:b/>
          <w:bCs/>
          <w:lang w:val="en-GB" w:eastAsia="zh-CN"/>
        </w:rPr>
        <w:t xml:space="preserve">roposal </w:t>
      </w:r>
      <w:r w:rsidR="00922854" w:rsidRPr="00A27FA0">
        <w:rPr>
          <w:b/>
          <w:bCs/>
          <w:lang w:val="en-GB" w:eastAsia="zh-CN"/>
        </w:rPr>
        <w:t>3</w:t>
      </w:r>
      <w:r w:rsidRPr="00A27FA0">
        <w:rPr>
          <w:b/>
          <w:bCs/>
          <w:lang w:val="en-GB" w:eastAsia="zh-CN"/>
        </w:rPr>
        <w:t xml:space="preserve">: </w:t>
      </w:r>
      <w:r w:rsidR="00B20B79" w:rsidRPr="00A27FA0">
        <w:rPr>
          <w:b/>
          <w:bCs/>
          <w:lang w:val="en-GB" w:eastAsia="zh-CN"/>
        </w:rPr>
        <w:t xml:space="preserve">Applying the same error control mechanism for the packets with different importance is not appropriate. </w:t>
      </w:r>
      <w:r w:rsidR="003B63C9" w:rsidRPr="00A27FA0">
        <w:rPr>
          <w:b/>
          <w:bCs/>
          <w:lang w:val="en-GB" w:eastAsia="zh-CN"/>
        </w:rPr>
        <w:t>RAN2 is kindly asked to s</w:t>
      </w:r>
      <w:r w:rsidRPr="00A27FA0">
        <w:rPr>
          <w:b/>
          <w:bCs/>
          <w:lang w:val="en-GB" w:eastAsia="zh-CN"/>
        </w:rPr>
        <w:t xml:space="preserve">tudy </w:t>
      </w:r>
      <w:r w:rsidR="00B20B79" w:rsidRPr="00A27FA0">
        <w:rPr>
          <w:b/>
          <w:bCs/>
          <w:lang w:val="en-GB" w:eastAsia="zh-CN"/>
        </w:rPr>
        <w:t xml:space="preserve">if an </w:t>
      </w:r>
      <w:r w:rsidRPr="00A27FA0">
        <w:rPr>
          <w:b/>
          <w:bCs/>
          <w:lang w:val="en-GB" w:eastAsia="zh-CN"/>
        </w:rPr>
        <w:t xml:space="preserve">unequal </w:t>
      </w:r>
      <w:r w:rsidR="008516E0" w:rsidRPr="00A27FA0">
        <w:rPr>
          <w:rFonts w:hint="eastAsia"/>
          <w:b/>
          <w:bCs/>
          <w:lang w:val="en-GB" w:eastAsia="zh-CN"/>
        </w:rPr>
        <w:t>error</w:t>
      </w:r>
      <w:r w:rsidR="008516E0" w:rsidRPr="00A27FA0">
        <w:rPr>
          <w:b/>
          <w:bCs/>
          <w:lang w:val="en-GB" w:eastAsia="zh-CN"/>
        </w:rPr>
        <w:t xml:space="preserve"> </w:t>
      </w:r>
      <w:r w:rsidR="00E702ED" w:rsidRPr="00A27FA0">
        <w:rPr>
          <w:b/>
          <w:bCs/>
          <w:lang w:val="en-GB" w:eastAsia="zh-CN"/>
        </w:rPr>
        <w:t>control</w:t>
      </w:r>
      <w:r w:rsidR="00104632" w:rsidRPr="00A27FA0">
        <w:rPr>
          <w:b/>
          <w:bCs/>
          <w:lang w:val="en-GB" w:eastAsia="zh-CN"/>
        </w:rPr>
        <w:t xml:space="preserve"> mechanism</w:t>
      </w:r>
      <w:r w:rsidR="00AE2FC9" w:rsidRPr="00A27FA0">
        <w:rPr>
          <w:b/>
          <w:bCs/>
          <w:lang w:val="en-GB" w:eastAsia="zh-CN"/>
        </w:rPr>
        <w:t xml:space="preserve"> </w:t>
      </w:r>
      <w:r w:rsidR="00B20B79" w:rsidRPr="00A27FA0">
        <w:rPr>
          <w:b/>
          <w:bCs/>
          <w:lang w:val="en-GB" w:eastAsia="zh-CN"/>
        </w:rPr>
        <w:t xml:space="preserve">can be applied </w:t>
      </w:r>
      <w:r w:rsidR="00AE2FC9" w:rsidRPr="00A27FA0">
        <w:rPr>
          <w:rFonts w:hint="eastAsia"/>
          <w:b/>
          <w:bCs/>
          <w:lang w:val="en-GB" w:eastAsia="zh-CN"/>
        </w:rPr>
        <w:t>for</w:t>
      </w:r>
      <w:r w:rsidR="00AE2FC9" w:rsidRPr="00A27FA0">
        <w:rPr>
          <w:b/>
          <w:bCs/>
          <w:lang w:val="en-GB" w:eastAsia="zh-CN"/>
        </w:rPr>
        <w:t xml:space="preserve"> </w:t>
      </w:r>
      <w:r w:rsidR="00AE2FC9" w:rsidRPr="00A27FA0">
        <w:rPr>
          <w:rFonts w:hint="eastAsia"/>
          <w:b/>
          <w:bCs/>
          <w:lang w:val="en-GB" w:eastAsia="zh-CN"/>
        </w:rPr>
        <w:t>both</w:t>
      </w:r>
      <w:r w:rsidR="00AE2FC9" w:rsidRPr="00A27FA0">
        <w:rPr>
          <w:b/>
          <w:bCs/>
          <w:lang w:val="en-GB" w:eastAsia="zh-CN"/>
        </w:rPr>
        <w:t xml:space="preserve"> </w:t>
      </w:r>
      <w:r w:rsidR="00AE2FC9" w:rsidRPr="00A27FA0">
        <w:rPr>
          <w:rFonts w:hint="eastAsia"/>
          <w:b/>
          <w:bCs/>
          <w:lang w:val="en-GB" w:eastAsia="zh-CN"/>
        </w:rPr>
        <w:t>SPS</w:t>
      </w:r>
      <w:r w:rsidR="00AE2FC9" w:rsidRPr="00A27FA0">
        <w:rPr>
          <w:b/>
          <w:bCs/>
          <w:lang w:val="en-GB" w:eastAsia="zh-CN"/>
        </w:rPr>
        <w:t xml:space="preserve">/CG and dynamic </w:t>
      </w:r>
      <w:r w:rsidR="00AB1C35" w:rsidRPr="00A27FA0">
        <w:rPr>
          <w:b/>
          <w:bCs/>
          <w:lang w:val="en-GB" w:eastAsia="zh-CN"/>
        </w:rPr>
        <w:t>scheduling</w:t>
      </w:r>
      <w:r w:rsidR="00B20B79" w:rsidRPr="00A27FA0">
        <w:rPr>
          <w:b/>
          <w:bCs/>
          <w:lang w:val="en-GB" w:eastAsia="zh-CN"/>
        </w:rPr>
        <w:t xml:space="preserve"> to handle packets with different importance</w:t>
      </w:r>
      <w:r w:rsidR="008516E0" w:rsidRPr="00A27FA0">
        <w:rPr>
          <w:b/>
          <w:bCs/>
          <w:lang w:val="en-GB" w:eastAsia="zh-CN"/>
        </w:rPr>
        <w:t>.</w:t>
      </w:r>
    </w:p>
    <w:p w14:paraId="08269482" w14:textId="67849D41" w:rsidR="00A42CA3" w:rsidRDefault="006C0532" w:rsidP="00A42CA3">
      <w:pPr>
        <w:rPr>
          <w:lang w:eastAsia="zh-CN"/>
        </w:rPr>
      </w:pPr>
      <w:r>
        <w:rPr>
          <w:lang w:eastAsia="zh-CN"/>
        </w:rPr>
        <w:t>As known</w:t>
      </w:r>
      <w:r w:rsidR="00F109EF">
        <w:rPr>
          <w:lang w:eastAsia="zh-CN"/>
        </w:rPr>
        <w:t xml:space="preserve"> to all</w:t>
      </w:r>
      <w:r>
        <w:rPr>
          <w:lang w:eastAsia="zh-CN"/>
        </w:rPr>
        <w:t xml:space="preserve">, </w:t>
      </w:r>
      <w:r w:rsidR="00F109EF">
        <w:rPr>
          <w:lang w:eastAsia="zh-CN"/>
        </w:rPr>
        <w:t>retransmission has higher priority.</w:t>
      </w:r>
      <w:r w:rsidR="00ED5B16">
        <w:rPr>
          <w:lang w:eastAsia="zh-CN"/>
        </w:rPr>
        <w:t xml:space="preserve"> </w:t>
      </w:r>
      <w:r w:rsidR="00A61A6E">
        <w:rPr>
          <w:lang w:eastAsia="zh-CN"/>
        </w:rPr>
        <w:t>However,</w:t>
      </w:r>
      <w:r w:rsidR="00ED5B16">
        <w:rPr>
          <w:rFonts w:hint="eastAsia"/>
          <w:lang w:eastAsia="zh-CN"/>
        </w:rPr>
        <w:t xml:space="preserve"> </w:t>
      </w:r>
      <w:r w:rsidR="00ED5B16">
        <w:rPr>
          <w:lang w:eastAsia="zh-CN"/>
        </w:rPr>
        <w:t>as explained</w:t>
      </w:r>
      <w:r w:rsidR="00ED5B16">
        <w:rPr>
          <w:rFonts w:hint="eastAsia"/>
          <w:lang w:eastAsia="zh-CN"/>
        </w:rPr>
        <w:t xml:space="preserve"> </w:t>
      </w:r>
      <w:r w:rsidR="00ED5B16">
        <w:rPr>
          <w:lang w:eastAsia="zh-CN"/>
        </w:rPr>
        <w:t xml:space="preserve">above, not all </w:t>
      </w:r>
      <w:r w:rsidR="0097647E">
        <w:rPr>
          <w:rFonts w:hint="eastAsia"/>
          <w:lang w:eastAsia="zh-CN"/>
        </w:rPr>
        <w:t>lost</w:t>
      </w:r>
      <w:r w:rsidR="0097647E">
        <w:rPr>
          <w:lang w:eastAsia="zh-CN"/>
        </w:rPr>
        <w:t xml:space="preserve"> </w:t>
      </w:r>
      <w:r w:rsidR="00ED5B16">
        <w:rPr>
          <w:lang w:eastAsia="zh-CN"/>
        </w:rPr>
        <w:t xml:space="preserve">video packet </w:t>
      </w:r>
      <w:r w:rsidR="009E4D2D">
        <w:rPr>
          <w:lang w:eastAsia="zh-CN"/>
        </w:rPr>
        <w:t>needs to</w:t>
      </w:r>
      <w:r w:rsidR="0097647E">
        <w:rPr>
          <w:lang w:eastAsia="zh-CN"/>
        </w:rPr>
        <w:t xml:space="preserve"> be retransmitted</w:t>
      </w:r>
      <w:r w:rsidR="005B4B02">
        <w:rPr>
          <w:lang w:eastAsia="zh-CN"/>
        </w:rPr>
        <w:t xml:space="preserve"> or </w:t>
      </w:r>
      <w:r w:rsidR="00A27FA0">
        <w:rPr>
          <w:lang w:eastAsia="zh-CN"/>
        </w:rPr>
        <w:t xml:space="preserve">at least </w:t>
      </w:r>
      <w:r w:rsidR="005B4B02">
        <w:rPr>
          <w:lang w:eastAsia="zh-CN"/>
        </w:rPr>
        <w:t xml:space="preserve">to be retransmitted </w:t>
      </w:r>
      <w:r w:rsidR="00CD1FE4">
        <w:rPr>
          <w:lang w:eastAsia="zh-CN"/>
        </w:rPr>
        <w:t>immediately</w:t>
      </w:r>
      <w:r w:rsidR="0097647E">
        <w:rPr>
          <w:lang w:eastAsia="zh-CN"/>
        </w:rPr>
        <w:t xml:space="preserve">. Too many unnecessary retransmissions may even affect </w:t>
      </w:r>
      <w:r w:rsidR="00763A4E">
        <w:rPr>
          <w:lang w:eastAsia="zh-CN"/>
        </w:rPr>
        <w:t>new</w:t>
      </w:r>
      <w:r w:rsidR="0038791C">
        <w:rPr>
          <w:lang w:eastAsia="zh-CN"/>
        </w:rPr>
        <w:t xml:space="preserve"> video packet transmission</w:t>
      </w:r>
      <w:r w:rsidR="009E4D2D">
        <w:rPr>
          <w:lang w:eastAsia="zh-CN"/>
        </w:rPr>
        <w:t xml:space="preserve">, </w:t>
      </w:r>
      <w:r w:rsidR="005166F7">
        <w:rPr>
          <w:lang w:eastAsia="zh-CN"/>
        </w:rPr>
        <w:t>resulting in deterioration of QoE.</w:t>
      </w:r>
      <w:r w:rsidR="00A42CA3" w:rsidRPr="00A42CA3">
        <w:rPr>
          <w:rFonts w:hint="eastAsia"/>
          <w:lang w:eastAsia="zh-CN"/>
        </w:rPr>
        <w:t xml:space="preserve"> </w:t>
      </w:r>
    </w:p>
    <w:p w14:paraId="5158BA16" w14:textId="1875EA02" w:rsidR="00B562CB" w:rsidRPr="00ED5B16" w:rsidRDefault="00A42CA3" w:rsidP="0041744B">
      <w:pPr>
        <w:rPr>
          <w:lang w:eastAsia="zh-CN"/>
        </w:rPr>
      </w:pPr>
      <w:r>
        <w:rPr>
          <w:rFonts w:hint="eastAsia"/>
          <w:lang w:eastAsia="zh-CN"/>
        </w:rPr>
        <w:t>D</w:t>
      </w:r>
      <w:r>
        <w:rPr>
          <w:lang w:eastAsia="zh-CN"/>
        </w:rPr>
        <w:t xml:space="preserve">isorientation and dizziness </w:t>
      </w:r>
      <w:r>
        <w:rPr>
          <w:rFonts w:hint="eastAsia"/>
          <w:lang w:eastAsia="zh-CN"/>
        </w:rPr>
        <w:t>caused</w:t>
      </w:r>
      <w:r>
        <w:rPr>
          <w:lang w:eastAsia="zh-CN"/>
        </w:rPr>
        <w:t xml:space="preserve"> </w:t>
      </w:r>
      <w:r>
        <w:rPr>
          <w:rFonts w:hint="eastAsia"/>
          <w:lang w:eastAsia="zh-CN"/>
        </w:rPr>
        <w:t>by</w:t>
      </w:r>
      <w:r>
        <w:rPr>
          <w:lang w:eastAsia="zh-CN"/>
        </w:rPr>
        <w:t xml:space="preserve"> </w:t>
      </w:r>
      <w:r w:rsidRPr="00B05485">
        <w:rPr>
          <w:lang w:eastAsia="zh-CN"/>
        </w:rPr>
        <w:t>motion-to-photon latency</w:t>
      </w:r>
      <w:r>
        <w:rPr>
          <w:lang w:eastAsia="zh-CN"/>
        </w:rPr>
        <w:t xml:space="preserve"> </w:t>
      </w:r>
      <w:r>
        <w:rPr>
          <w:rFonts w:hint="eastAsia"/>
          <w:lang w:eastAsia="zh-CN"/>
        </w:rPr>
        <w:t>must</w:t>
      </w:r>
      <w:r>
        <w:rPr>
          <w:lang w:eastAsia="zh-CN"/>
        </w:rPr>
        <w:t xml:space="preserve"> </w:t>
      </w:r>
      <w:r>
        <w:rPr>
          <w:rFonts w:hint="eastAsia"/>
          <w:lang w:eastAsia="zh-CN"/>
        </w:rPr>
        <w:t>be</w:t>
      </w:r>
      <w:r>
        <w:rPr>
          <w:lang w:eastAsia="zh-CN"/>
        </w:rPr>
        <w:t xml:space="preserve"> avoided by </w:t>
      </w:r>
      <w:r>
        <w:rPr>
          <w:rFonts w:hint="eastAsia"/>
          <w:lang w:eastAsia="zh-CN"/>
        </w:rPr>
        <w:t>all</w:t>
      </w:r>
      <w:r>
        <w:rPr>
          <w:lang w:eastAsia="zh-CN"/>
        </w:rPr>
        <w:t xml:space="preserve"> </w:t>
      </w:r>
      <w:r>
        <w:rPr>
          <w:rFonts w:hint="eastAsia"/>
          <w:lang w:eastAsia="zh-CN"/>
        </w:rPr>
        <w:t>means</w:t>
      </w:r>
      <w:r w:rsidR="000B2987">
        <w:rPr>
          <w:lang w:eastAsia="zh-CN"/>
        </w:rPr>
        <w:t>. Faster UL/DL HARQ feedback and more flexible retransmission mechanisms</w:t>
      </w:r>
      <w:r w:rsidR="00763A4E">
        <w:rPr>
          <w:lang w:eastAsia="zh-CN"/>
        </w:rPr>
        <w:t xml:space="preserve"> such as </w:t>
      </w:r>
      <w:r w:rsidR="00BA71C5">
        <w:rPr>
          <w:lang w:eastAsia="zh-CN"/>
        </w:rPr>
        <w:t>retransmission skipping</w:t>
      </w:r>
      <w:r w:rsidR="000B2987">
        <w:rPr>
          <w:lang w:eastAsia="zh-CN"/>
        </w:rPr>
        <w:t xml:space="preserve"> can </w:t>
      </w:r>
      <w:r w:rsidR="00795A84">
        <w:rPr>
          <w:lang w:eastAsia="zh-CN"/>
        </w:rPr>
        <w:t>also be</w:t>
      </w:r>
      <w:r w:rsidR="000B2987">
        <w:rPr>
          <w:lang w:eastAsia="zh-CN"/>
        </w:rPr>
        <w:t xml:space="preserve"> help</w:t>
      </w:r>
      <w:r w:rsidR="00795A84">
        <w:rPr>
          <w:lang w:eastAsia="zh-CN"/>
        </w:rPr>
        <w:t>ful</w:t>
      </w:r>
      <w:r w:rsidR="000B2987">
        <w:rPr>
          <w:lang w:eastAsia="zh-CN"/>
        </w:rPr>
        <w:t xml:space="preserve"> </w:t>
      </w:r>
      <w:r w:rsidR="00795A84">
        <w:rPr>
          <w:lang w:eastAsia="zh-CN"/>
        </w:rPr>
        <w:t>in latency reduction.</w:t>
      </w:r>
    </w:p>
    <w:p w14:paraId="3580526D" w14:textId="7364AE6B" w:rsidR="00BA71C5" w:rsidRPr="00A27FA0" w:rsidRDefault="00171628" w:rsidP="00A27FA0">
      <w:pPr>
        <w:ind w:left="992" w:hangingChars="494" w:hanging="992"/>
        <w:rPr>
          <w:b/>
          <w:bCs/>
          <w:lang w:val="en-GB" w:eastAsia="zh-CN"/>
        </w:rPr>
      </w:pPr>
      <w:r w:rsidRPr="00A27FA0">
        <w:rPr>
          <w:rFonts w:hint="eastAsia"/>
          <w:b/>
          <w:bCs/>
          <w:lang w:val="en-GB" w:eastAsia="zh-CN"/>
        </w:rPr>
        <w:t>P</w:t>
      </w:r>
      <w:r w:rsidRPr="00A27FA0">
        <w:rPr>
          <w:b/>
          <w:bCs/>
          <w:lang w:val="en-GB" w:eastAsia="zh-CN"/>
        </w:rPr>
        <w:t xml:space="preserve">roposal </w:t>
      </w:r>
      <w:r w:rsidR="004A2ED4" w:rsidRPr="00A27FA0">
        <w:rPr>
          <w:b/>
          <w:bCs/>
          <w:lang w:val="en-GB" w:eastAsia="zh-CN"/>
        </w:rPr>
        <w:t>4</w:t>
      </w:r>
      <w:r w:rsidRPr="00A27FA0">
        <w:rPr>
          <w:b/>
          <w:bCs/>
          <w:lang w:val="en-GB" w:eastAsia="zh-CN"/>
        </w:rPr>
        <w:t xml:space="preserve">: </w:t>
      </w:r>
      <w:r w:rsidR="003B63C9" w:rsidRPr="00A27FA0">
        <w:rPr>
          <w:b/>
          <w:bCs/>
          <w:lang w:val="en-GB" w:eastAsia="zh-CN"/>
        </w:rPr>
        <w:t>RAN2 is kindly asked to s</w:t>
      </w:r>
      <w:r w:rsidRPr="00A27FA0">
        <w:rPr>
          <w:b/>
          <w:bCs/>
          <w:lang w:val="en-GB" w:eastAsia="zh-CN"/>
        </w:rPr>
        <w:t xml:space="preserve">tudy on HARQ-ACK latency reduction and </w:t>
      </w:r>
      <w:r w:rsidR="00974537" w:rsidRPr="00A27FA0">
        <w:rPr>
          <w:b/>
          <w:bCs/>
          <w:lang w:val="en-GB" w:eastAsia="zh-CN"/>
        </w:rPr>
        <w:t>selective retransmission</w:t>
      </w:r>
      <w:r w:rsidR="00974537" w:rsidRPr="00A27FA0">
        <w:rPr>
          <w:rFonts w:hint="eastAsia"/>
          <w:b/>
          <w:bCs/>
          <w:lang w:val="en-GB" w:eastAsia="zh-CN"/>
        </w:rPr>
        <w:t>.</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327D209F" w14:textId="254ED332" w:rsidR="006D0A88" w:rsidRDefault="00A242F5" w:rsidP="00A242F5">
      <w:pPr>
        <w:rPr>
          <w:lang w:eastAsia="zh-CN"/>
        </w:rPr>
      </w:pPr>
      <w:r>
        <w:t xml:space="preserve">This </w:t>
      </w:r>
      <w:r w:rsidR="000302C1">
        <w:rPr>
          <w:rFonts w:hint="eastAsia"/>
          <w:lang w:eastAsia="zh-CN"/>
        </w:rPr>
        <w:t xml:space="preserve">contribution discusses </w:t>
      </w:r>
      <w:r w:rsidR="00744BED">
        <w:rPr>
          <w:lang w:eastAsia="zh-CN"/>
        </w:rPr>
        <w:t>XR-specific capa</w:t>
      </w:r>
      <w:r w:rsidR="006422F4">
        <w:rPr>
          <w:lang w:eastAsia="zh-CN"/>
        </w:rPr>
        <w:t>city improvements</w:t>
      </w:r>
      <w:r w:rsidR="0067066E">
        <w:rPr>
          <w:rFonts w:hint="eastAsia"/>
          <w:lang w:eastAsia="zh-CN"/>
        </w:rPr>
        <w:t xml:space="preserve">, </w:t>
      </w:r>
      <w:r w:rsidR="00554E63">
        <w:rPr>
          <w:lang w:eastAsia="zh-CN"/>
        </w:rPr>
        <w:t>the following are the observations that may be taken into consideration.</w:t>
      </w:r>
    </w:p>
    <w:p w14:paraId="656C17A5" w14:textId="14FDBBA6" w:rsidR="00E81530" w:rsidRPr="00A27FA0" w:rsidRDefault="00E81530" w:rsidP="00A27FA0">
      <w:pPr>
        <w:ind w:left="992" w:hangingChars="494" w:hanging="992"/>
        <w:rPr>
          <w:b/>
          <w:bCs/>
          <w:lang w:val="en-GB" w:eastAsia="zh-CN"/>
        </w:rPr>
      </w:pPr>
      <w:r w:rsidRPr="00A27FA0">
        <w:rPr>
          <w:b/>
          <w:bCs/>
          <w:lang w:val="en-GB" w:eastAsia="zh-CN"/>
        </w:rPr>
        <w:t>Observation 1: Transmission of</w:t>
      </w:r>
      <w:r w:rsidR="00276077" w:rsidRPr="00A27FA0">
        <w:rPr>
          <w:b/>
          <w:bCs/>
          <w:lang w:val="en-GB" w:eastAsia="zh-CN"/>
        </w:rPr>
        <w:t xml:space="preserve"> </w:t>
      </w:r>
      <w:r w:rsidR="00276077" w:rsidRPr="00A27FA0">
        <w:rPr>
          <w:rFonts w:hint="eastAsia"/>
          <w:b/>
          <w:bCs/>
          <w:lang w:val="en-GB" w:eastAsia="zh-CN"/>
        </w:rPr>
        <w:t>period</w:t>
      </w:r>
      <w:r w:rsidRPr="00A27FA0">
        <w:rPr>
          <w:b/>
          <w:bCs/>
          <w:lang w:val="en-GB" w:eastAsia="zh-CN"/>
        </w:rPr>
        <w:t xml:space="preserve"> b</w:t>
      </w:r>
      <w:r w:rsidRPr="00A27FA0">
        <w:rPr>
          <w:rFonts w:hint="eastAsia"/>
          <w:b/>
          <w:bCs/>
          <w:lang w:val="en-GB" w:eastAsia="zh-CN"/>
        </w:rPr>
        <w:t>urst</w:t>
      </w:r>
      <w:r w:rsidRPr="00A27FA0">
        <w:rPr>
          <w:b/>
          <w:bCs/>
          <w:lang w:val="en-GB" w:eastAsia="zh-CN"/>
        </w:rPr>
        <w:t xml:space="preserve"> </w:t>
      </w:r>
      <w:r w:rsidRPr="00A27FA0">
        <w:rPr>
          <w:rFonts w:hint="eastAsia"/>
          <w:b/>
          <w:bCs/>
          <w:lang w:val="en-GB" w:eastAsia="zh-CN"/>
        </w:rPr>
        <w:t>packets</w:t>
      </w:r>
      <w:r w:rsidRPr="00A27FA0">
        <w:rPr>
          <w:b/>
          <w:bCs/>
          <w:lang w:val="en-GB" w:eastAsia="zh-CN"/>
        </w:rPr>
        <w:t xml:space="preserve"> </w:t>
      </w:r>
      <w:r w:rsidRPr="00A27FA0">
        <w:rPr>
          <w:rFonts w:hint="eastAsia"/>
          <w:b/>
          <w:bCs/>
          <w:lang w:val="en-GB" w:eastAsia="zh-CN"/>
        </w:rPr>
        <w:t>is</w:t>
      </w:r>
      <w:r w:rsidRPr="00A27FA0">
        <w:rPr>
          <w:b/>
          <w:bCs/>
          <w:lang w:val="en-GB" w:eastAsia="zh-CN"/>
        </w:rPr>
        <w:t xml:space="preserve"> the main challenge </w:t>
      </w:r>
      <w:r w:rsidRPr="00A27FA0">
        <w:rPr>
          <w:rFonts w:hint="eastAsia"/>
          <w:b/>
          <w:bCs/>
          <w:lang w:val="en-GB" w:eastAsia="zh-CN"/>
        </w:rPr>
        <w:t>in</w:t>
      </w:r>
      <w:r w:rsidRPr="00A27FA0">
        <w:rPr>
          <w:b/>
          <w:bCs/>
          <w:lang w:val="en-GB" w:eastAsia="zh-CN"/>
        </w:rPr>
        <w:t xml:space="preserve"> </w:t>
      </w:r>
      <w:r w:rsidRPr="00A27FA0">
        <w:rPr>
          <w:rFonts w:hint="eastAsia"/>
          <w:b/>
          <w:bCs/>
          <w:lang w:val="en-GB" w:eastAsia="zh-CN"/>
        </w:rPr>
        <w:t>XR</w:t>
      </w:r>
      <w:r w:rsidRPr="00A27FA0">
        <w:rPr>
          <w:b/>
          <w:bCs/>
          <w:lang w:val="en-GB" w:eastAsia="zh-CN"/>
        </w:rPr>
        <w:t xml:space="preserve"> </w:t>
      </w:r>
      <w:r w:rsidRPr="00A27FA0">
        <w:rPr>
          <w:rFonts w:hint="eastAsia"/>
          <w:b/>
          <w:bCs/>
          <w:lang w:val="en-GB" w:eastAsia="zh-CN"/>
        </w:rPr>
        <w:t>DL</w:t>
      </w:r>
      <w:r w:rsidRPr="00A27FA0">
        <w:rPr>
          <w:b/>
          <w:bCs/>
          <w:lang w:val="en-GB" w:eastAsia="zh-CN"/>
        </w:rPr>
        <w:t xml:space="preserve"> </w:t>
      </w:r>
      <w:r w:rsidRPr="00A27FA0">
        <w:rPr>
          <w:rFonts w:hint="eastAsia"/>
          <w:b/>
          <w:bCs/>
          <w:lang w:val="en-GB" w:eastAsia="zh-CN"/>
        </w:rPr>
        <w:t>stream.</w:t>
      </w:r>
    </w:p>
    <w:p w14:paraId="047DB9E9" w14:textId="77777777" w:rsidR="00E81530" w:rsidRPr="00A27FA0" w:rsidRDefault="00E81530" w:rsidP="00A27FA0">
      <w:pPr>
        <w:ind w:left="1273" w:hangingChars="634" w:hanging="1273"/>
        <w:rPr>
          <w:b/>
          <w:bCs/>
          <w:lang w:val="en-GB" w:eastAsia="zh-CN"/>
        </w:rPr>
      </w:pPr>
      <w:r w:rsidRPr="00A27FA0">
        <w:rPr>
          <w:b/>
          <w:bCs/>
          <w:lang w:val="en-GB" w:eastAsia="zh-CN"/>
        </w:rPr>
        <w:t>Observation 2: Packets in XR DL stream are not only of different characteristics and purposes, but also of different importance.</w:t>
      </w:r>
    </w:p>
    <w:p w14:paraId="7C159A27" w14:textId="77777777" w:rsidR="00E81530" w:rsidRPr="00A27FA0" w:rsidRDefault="00E81530" w:rsidP="00A27FA0">
      <w:pPr>
        <w:ind w:left="992" w:hangingChars="494" w:hanging="992"/>
        <w:rPr>
          <w:b/>
          <w:bCs/>
          <w:lang w:val="en-GB" w:eastAsia="zh-CN"/>
        </w:rPr>
      </w:pPr>
      <w:r w:rsidRPr="00A27FA0">
        <w:rPr>
          <w:b/>
          <w:bCs/>
          <w:lang w:val="en-GB" w:eastAsia="zh-CN"/>
        </w:rPr>
        <w:t>Observation 3: Packets in XR UL stream are relatively constant in size and generation period.</w:t>
      </w:r>
    </w:p>
    <w:p w14:paraId="40D30133" w14:textId="26C65F93" w:rsidR="004D62BA" w:rsidRPr="00372872" w:rsidRDefault="00554E63" w:rsidP="004D62BA">
      <w:pPr>
        <w:rPr>
          <w:b/>
          <w:bCs/>
          <w:lang w:eastAsia="zh-CN"/>
        </w:rPr>
      </w:pPr>
      <w:r>
        <w:rPr>
          <w:lang w:eastAsia="zh-CN"/>
        </w:rPr>
        <w:t>Based on the observation above,</w:t>
      </w:r>
      <w:r w:rsidR="004D62BA">
        <w:rPr>
          <w:rFonts w:hint="eastAsia"/>
          <w:lang w:eastAsia="zh-CN"/>
        </w:rPr>
        <w:t xml:space="preserve"> following proposals</w:t>
      </w:r>
      <w:r>
        <w:rPr>
          <w:lang w:eastAsia="zh-CN"/>
        </w:rPr>
        <w:t xml:space="preserve"> are provided.</w:t>
      </w:r>
      <w:r w:rsidR="004D62BA">
        <w:rPr>
          <w:rFonts w:hint="eastAsia"/>
          <w:lang w:eastAsia="zh-CN"/>
        </w:rPr>
        <w:t>,</w:t>
      </w:r>
    </w:p>
    <w:p w14:paraId="227A9E8F" w14:textId="57AD2926" w:rsidR="00E81530" w:rsidRPr="00A27FA0" w:rsidRDefault="00E81530" w:rsidP="00A27FA0">
      <w:pPr>
        <w:ind w:left="992" w:hangingChars="494" w:hanging="992"/>
        <w:rPr>
          <w:b/>
          <w:bCs/>
          <w:lang w:val="en-GB" w:eastAsia="zh-CN"/>
        </w:rPr>
      </w:pPr>
      <w:r w:rsidRPr="00974537">
        <w:rPr>
          <w:rFonts w:hint="eastAsia"/>
          <w:b/>
          <w:bCs/>
          <w:lang w:val="en-GB" w:eastAsia="zh-CN"/>
        </w:rPr>
        <w:t>Proposal</w:t>
      </w:r>
      <w:r w:rsidRPr="00974537">
        <w:rPr>
          <w:b/>
          <w:bCs/>
          <w:lang w:val="en-GB" w:eastAsia="zh-CN"/>
        </w:rPr>
        <w:t xml:space="preserve"> </w:t>
      </w:r>
      <w:r>
        <w:rPr>
          <w:b/>
          <w:bCs/>
          <w:lang w:val="en-GB" w:eastAsia="zh-CN"/>
        </w:rPr>
        <w:t>1</w:t>
      </w:r>
      <w:r w:rsidRPr="00A27FA0">
        <w:rPr>
          <w:b/>
          <w:bCs/>
          <w:lang w:val="en-GB" w:eastAsia="zh-CN"/>
        </w:rPr>
        <w:t xml:space="preserve">: RAN2 is kindly asked to study potential </w:t>
      </w:r>
      <w:r w:rsidRPr="00A27FA0">
        <w:rPr>
          <w:rFonts w:hint="eastAsia"/>
          <w:b/>
          <w:bCs/>
          <w:lang w:val="en-GB" w:eastAsia="zh-CN"/>
        </w:rPr>
        <w:t>scheduling</w:t>
      </w:r>
      <w:r w:rsidRPr="00A27FA0">
        <w:rPr>
          <w:b/>
          <w:bCs/>
          <w:lang w:val="en-GB" w:eastAsia="zh-CN"/>
        </w:rPr>
        <w:t xml:space="preserve"> enhancements </w:t>
      </w:r>
      <w:r w:rsidR="00A27FA0" w:rsidRPr="00A27FA0">
        <w:rPr>
          <w:b/>
          <w:bCs/>
          <w:lang w:val="en-GB" w:eastAsia="zh-CN"/>
        </w:rPr>
        <w:t>for burst</w:t>
      </w:r>
      <w:r w:rsidRPr="00A27FA0">
        <w:rPr>
          <w:b/>
          <w:bCs/>
          <w:lang w:val="en-GB" w:eastAsia="zh-CN"/>
        </w:rPr>
        <w:t xml:space="preserve"> data in XR, e.g., single DCI indicating multi PUSCH/PDSCH </w:t>
      </w:r>
      <w:r w:rsidRPr="00A27FA0">
        <w:rPr>
          <w:rFonts w:hint="eastAsia"/>
          <w:b/>
          <w:bCs/>
          <w:lang w:val="en-GB" w:eastAsia="zh-CN"/>
        </w:rPr>
        <w:t>transmission</w:t>
      </w:r>
      <w:r w:rsidRPr="00A27FA0">
        <w:rPr>
          <w:b/>
          <w:bCs/>
          <w:lang w:val="en-GB" w:eastAsia="zh-CN"/>
        </w:rPr>
        <w:t xml:space="preserve"> </w:t>
      </w:r>
      <w:r w:rsidRPr="00A27FA0">
        <w:rPr>
          <w:rFonts w:hint="eastAsia"/>
          <w:b/>
          <w:bCs/>
          <w:lang w:val="en-GB" w:eastAsia="zh-CN"/>
        </w:rPr>
        <w:t>block</w:t>
      </w:r>
      <w:r w:rsidRPr="00A27FA0">
        <w:rPr>
          <w:b/>
          <w:bCs/>
          <w:lang w:val="en-GB" w:eastAsia="zh-CN"/>
        </w:rPr>
        <w:t xml:space="preserve"> </w:t>
      </w:r>
      <w:r w:rsidRPr="00A27FA0">
        <w:rPr>
          <w:rFonts w:hint="eastAsia"/>
          <w:b/>
          <w:bCs/>
          <w:lang w:val="en-GB" w:eastAsia="zh-CN"/>
        </w:rPr>
        <w:t>in</w:t>
      </w:r>
      <w:r w:rsidRPr="00A27FA0">
        <w:rPr>
          <w:b/>
          <w:bCs/>
          <w:lang w:val="en-GB" w:eastAsia="zh-CN"/>
        </w:rPr>
        <w:t xml:space="preserve"> </w:t>
      </w:r>
      <w:r w:rsidRPr="00A27FA0">
        <w:rPr>
          <w:rFonts w:hint="eastAsia"/>
          <w:b/>
          <w:bCs/>
          <w:lang w:val="en-GB" w:eastAsia="zh-CN"/>
        </w:rPr>
        <w:t>one</w:t>
      </w:r>
      <w:r w:rsidRPr="00A27FA0">
        <w:rPr>
          <w:b/>
          <w:bCs/>
          <w:lang w:val="en-GB" w:eastAsia="zh-CN"/>
        </w:rPr>
        <w:t xml:space="preserve"> </w:t>
      </w:r>
      <w:r w:rsidRPr="00A27FA0">
        <w:rPr>
          <w:rFonts w:hint="eastAsia"/>
          <w:b/>
          <w:bCs/>
          <w:lang w:val="en-GB" w:eastAsia="zh-CN"/>
        </w:rPr>
        <w:t>cell</w:t>
      </w:r>
      <w:r w:rsidRPr="00A27FA0">
        <w:rPr>
          <w:b/>
          <w:bCs/>
          <w:lang w:val="en-GB" w:eastAsia="zh-CN"/>
        </w:rPr>
        <w:t>.</w:t>
      </w:r>
    </w:p>
    <w:p w14:paraId="7000A5BD" w14:textId="77777777" w:rsidR="00E81530" w:rsidRPr="00A27FA0" w:rsidRDefault="00E81530" w:rsidP="00A27FA0">
      <w:pPr>
        <w:ind w:left="992" w:hangingChars="494" w:hanging="992"/>
        <w:rPr>
          <w:b/>
          <w:bCs/>
          <w:lang w:val="en-GB" w:eastAsia="zh-CN"/>
        </w:rPr>
      </w:pPr>
      <w:r w:rsidRPr="00A27FA0">
        <w:rPr>
          <w:rFonts w:hint="eastAsia"/>
          <w:b/>
          <w:bCs/>
          <w:lang w:val="en-GB" w:eastAsia="zh-CN"/>
        </w:rPr>
        <w:t>Proposal</w:t>
      </w:r>
      <w:r w:rsidRPr="00A27FA0">
        <w:rPr>
          <w:b/>
          <w:bCs/>
          <w:lang w:val="en-GB" w:eastAsia="zh-CN"/>
        </w:rPr>
        <w:t xml:space="preserve"> 2: RAN2 is kindly asked to study on flexible SPS and CG configuration, such as period time offset and </w:t>
      </w:r>
      <w:r w:rsidRPr="00A27FA0">
        <w:rPr>
          <w:rFonts w:hint="eastAsia"/>
          <w:b/>
          <w:bCs/>
          <w:lang w:val="en-GB" w:eastAsia="zh-CN"/>
        </w:rPr>
        <w:t>resource</w:t>
      </w:r>
      <w:r w:rsidRPr="00A27FA0">
        <w:rPr>
          <w:b/>
          <w:bCs/>
          <w:lang w:val="en-GB" w:eastAsia="zh-CN"/>
        </w:rPr>
        <w:t xml:space="preserve"> </w:t>
      </w:r>
      <w:r w:rsidRPr="00A27FA0">
        <w:rPr>
          <w:rFonts w:hint="eastAsia"/>
          <w:b/>
          <w:bCs/>
          <w:lang w:val="en-GB" w:eastAsia="zh-CN"/>
        </w:rPr>
        <w:t>allocation</w:t>
      </w:r>
      <w:r w:rsidRPr="00A27FA0">
        <w:rPr>
          <w:b/>
          <w:bCs/>
          <w:lang w:val="en-GB" w:eastAsia="zh-CN"/>
        </w:rPr>
        <w:t xml:space="preserve"> parameter modification.</w:t>
      </w:r>
    </w:p>
    <w:p w14:paraId="22325E44" w14:textId="6C6915DE" w:rsidR="00E81530" w:rsidRPr="00A27FA0" w:rsidRDefault="00E81530" w:rsidP="00A27FA0">
      <w:pPr>
        <w:ind w:left="992" w:hangingChars="494" w:hanging="992"/>
        <w:rPr>
          <w:b/>
          <w:bCs/>
          <w:lang w:val="en-GB" w:eastAsia="zh-CN"/>
        </w:rPr>
      </w:pPr>
      <w:r w:rsidRPr="00A27FA0">
        <w:rPr>
          <w:rFonts w:hint="eastAsia"/>
          <w:b/>
          <w:bCs/>
          <w:lang w:val="en-GB" w:eastAsia="zh-CN"/>
        </w:rPr>
        <w:lastRenderedPageBreak/>
        <w:t>P</w:t>
      </w:r>
      <w:r w:rsidRPr="00A27FA0">
        <w:rPr>
          <w:b/>
          <w:bCs/>
          <w:lang w:val="en-GB" w:eastAsia="zh-CN"/>
        </w:rPr>
        <w:t xml:space="preserve">roposal 3: Applying the same error control mechanism for the packets with different importance is not </w:t>
      </w:r>
      <w:r w:rsidR="00A27FA0" w:rsidRPr="00A27FA0">
        <w:rPr>
          <w:b/>
          <w:bCs/>
          <w:lang w:val="en-GB" w:eastAsia="zh-CN"/>
        </w:rPr>
        <w:t>appropriate</w:t>
      </w:r>
      <w:r w:rsidRPr="00A27FA0">
        <w:rPr>
          <w:b/>
          <w:bCs/>
          <w:lang w:val="en-GB" w:eastAsia="zh-CN"/>
        </w:rPr>
        <w:t xml:space="preserve">. RAN2 is kindly asked to study if an unequal </w:t>
      </w:r>
      <w:r w:rsidRPr="00A27FA0">
        <w:rPr>
          <w:rFonts w:hint="eastAsia"/>
          <w:b/>
          <w:bCs/>
          <w:lang w:val="en-GB" w:eastAsia="zh-CN"/>
        </w:rPr>
        <w:t>error</w:t>
      </w:r>
      <w:r w:rsidRPr="00A27FA0">
        <w:rPr>
          <w:b/>
          <w:bCs/>
          <w:lang w:val="en-GB" w:eastAsia="zh-CN"/>
        </w:rPr>
        <w:t xml:space="preserve"> control mechanism can be applied </w:t>
      </w:r>
      <w:r w:rsidRPr="00A27FA0">
        <w:rPr>
          <w:rFonts w:hint="eastAsia"/>
          <w:b/>
          <w:bCs/>
          <w:lang w:val="en-GB" w:eastAsia="zh-CN"/>
        </w:rPr>
        <w:t>for</w:t>
      </w:r>
      <w:r w:rsidRPr="00A27FA0">
        <w:rPr>
          <w:b/>
          <w:bCs/>
          <w:lang w:val="en-GB" w:eastAsia="zh-CN"/>
        </w:rPr>
        <w:t xml:space="preserve"> </w:t>
      </w:r>
      <w:r w:rsidRPr="00A27FA0">
        <w:rPr>
          <w:rFonts w:hint="eastAsia"/>
          <w:b/>
          <w:bCs/>
          <w:lang w:val="en-GB" w:eastAsia="zh-CN"/>
        </w:rPr>
        <w:t>both</w:t>
      </w:r>
      <w:r w:rsidRPr="00A27FA0">
        <w:rPr>
          <w:b/>
          <w:bCs/>
          <w:lang w:val="en-GB" w:eastAsia="zh-CN"/>
        </w:rPr>
        <w:t xml:space="preserve"> </w:t>
      </w:r>
      <w:r w:rsidRPr="00A27FA0">
        <w:rPr>
          <w:rFonts w:hint="eastAsia"/>
          <w:b/>
          <w:bCs/>
          <w:lang w:val="en-GB" w:eastAsia="zh-CN"/>
        </w:rPr>
        <w:t>SPS</w:t>
      </w:r>
      <w:r w:rsidRPr="00A27FA0">
        <w:rPr>
          <w:b/>
          <w:bCs/>
          <w:lang w:val="en-GB" w:eastAsia="zh-CN"/>
        </w:rPr>
        <w:t>/CG and dynamic scheduling to handle packets with different importance.</w:t>
      </w:r>
    </w:p>
    <w:p w14:paraId="38C0F10C" w14:textId="77777777" w:rsidR="00E81530" w:rsidRPr="00A27FA0" w:rsidRDefault="00E81530" w:rsidP="00A27FA0">
      <w:pPr>
        <w:ind w:left="992" w:hangingChars="494" w:hanging="992"/>
        <w:rPr>
          <w:b/>
          <w:bCs/>
          <w:lang w:val="en-GB" w:eastAsia="zh-CN"/>
        </w:rPr>
      </w:pPr>
      <w:r w:rsidRPr="00A27FA0">
        <w:rPr>
          <w:rFonts w:hint="eastAsia"/>
          <w:b/>
          <w:bCs/>
          <w:lang w:val="en-GB" w:eastAsia="zh-CN"/>
        </w:rPr>
        <w:t>P</w:t>
      </w:r>
      <w:r w:rsidRPr="00A27FA0">
        <w:rPr>
          <w:b/>
          <w:bCs/>
          <w:lang w:val="en-GB" w:eastAsia="zh-CN"/>
        </w:rPr>
        <w:t>roposal 4: RAN2 is kindly asked to study on HARQ-ACK latency reduction and selective retransmission</w:t>
      </w:r>
      <w:r w:rsidRPr="00A27FA0">
        <w:rPr>
          <w:rFonts w:hint="eastAsia"/>
          <w:b/>
          <w:bCs/>
          <w:lang w:val="en-GB" w:eastAsia="zh-CN"/>
        </w:rPr>
        <w:t>.</w:t>
      </w:r>
    </w:p>
    <w:p w14:paraId="205F7787" w14:textId="77777777" w:rsidR="00CD4C7B" w:rsidRPr="006E13D1" w:rsidRDefault="00CD4C7B" w:rsidP="00CD4C7B">
      <w:pPr>
        <w:pStyle w:val="1"/>
      </w:pPr>
      <w:r w:rsidRPr="006E13D1">
        <w:t>References</w:t>
      </w:r>
    </w:p>
    <w:p w14:paraId="27D7EB5C" w14:textId="05774C4B" w:rsidR="00E81028" w:rsidRDefault="00DB040E" w:rsidP="00E81028">
      <w:pPr>
        <w:pStyle w:val="a8"/>
        <w:numPr>
          <w:ilvl w:val="0"/>
          <w:numId w:val="9"/>
        </w:numPr>
        <w:overflowPunct w:val="0"/>
        <w:autoSpaceDE w:val="0"/>
        <w:autoSpaceDN w:val="0"/>
        <w:adjustRightInd w:val="0"/>
        <w:textAlignment w:val="baseline"/>
        <w:rPr>
          <w:lang w:eastAsia="zh-CN"/>
        </w:rPr>
      </w:pPr>
      <w:r>
        <w:rPr>
          <w:lang w:eastAsia="zh-CN"/>
        </w:rPr>
        <w:t>RP-220285</w:t>
      </w:r>
      <w:r w:rsidR="00F24A94">
        <w:rPr>
          <w:lang w:eastAsia="zh-CN"/>
        </w:rPr>
        <w:t>; Revised SID: Study on XR Enhance</w:t>
      </w:r>
      <w:r w:rsidR="000B76C8">
        <w:rPr>
          <w:lang w:eastAsia="zh-CN"/>
        </w:rPr>
        <w:t xml:space="preserve">ments for NR; </w:t>
      </w:r>
      <w:r w:rsidR="00530DD0">
        <w:rPr>
          <w:lang w:eastAsia="zh-CN"/>
        </w:rPr>
        <w:t>Nokia (</w:t>
      </w:r>
      <w:r w:rsidR="000B76C8">
        <w:rPr>
          <w:lang w:eastAsia="zh-CN"/>
        </w:rPr>
        <w:t>Rapporteur)</w:t>
      </w:r>
    </w:p>
    <w:p w14:paraId="46615AAC" w14:textId="0B704170" w:rsidR="002372BF" w:rsidRDefault="00530DD0" w:rsidP="00A61A6E">
      <w:pPr>
        <w:pStyle w:val="a8"/>
        <w:numPr>
          <w:ilvl w:val="0"/>
          <w:numId w:val="9"/>
        </w:numPr>
        <w:overflowPunct w:val="0"/>
        <w:autoSpaceDE w:val="0"/>
        <w:autoSpaceDN w:val="0"/>
        <w:adjustRightInd w:val="0"/>
        <w:textAlignment w:val="baseline"/>
        <w:rPr>
          <w:lang w:eastAsia="zh-CN"/>
        </w:rPr>
      </w:pPr>
      <w:r>
        <w:rPr>
          <w:rFonts w:hint="eastAsia"/>
          <w:lang w:eastAsia="zh-CN"/>
        </w:rPr>
        <w:t>T</w:t>
      </w:r>
      <w:r>
        <w:rPr>
          <w:lang w:eastAsia="zh-CN"/>
        </w:rPr>
        <w:t xml:space="preserve">R </w:t>
      </w:r>
      <w:r w:rsidR="000C3205">
        <w:rPr>
          <w:lang w:eastAsia="zh-CN"/>
        </w:rPr>
        <w:t xml:space="preserve">26.926 </w:t>
      </w:r>
      <w:r w:rsidR="000C3205" w:rsidRPr="00507BFD">
        <w:t>Traffic Models and Quality Evaluation Methods for Media and XR Services in 5G System</w:t>
      </w:r>
      <w:r w:rsidR="000C3205">
        <w:t>s</w:t>
      </w:r>
    </w:p>
    <w:p w14:paraId="2766552B" w14:textId="0B62C1B9" w:rsidR="00B460B3" w:rsidRPr="00406CD2" w:rsidRDefault="00B460B3" w:rsidP="00A61A6E">
      <w:pPr>
        <w:pStyle w:val="a8"/>
        <w:numPr>
          <w:ilvl w:val="0"/>
          <w:numId w:val="9"/>
        </w:numPr>
        <w:overflowPunct w:val="0"/>
        <w:autoSpaceDE w:val="0"/>
        <w:autoSpaceDN w:val="0"/>
        <w:adjustRightInd w:val="0"/>
        <w:textAlignment w:val="baseline"/>
        <w:rPr>
          <w:lang w:eastAsia="zh-CN"/>
        </w:rPr>
      </w:pPr>
      <w:r w:rsidRPr="00B460B3">
        <w:rPr>
          <w:lang w:eastAsia="zh-CN"/>
        </w:rPr>
        <w:t xml:space="preserve">M. </w:t>
      </w:r>
      <w:proofErr w:type="spellStart"/>
      <w:r w:rsidRPr="00B460B3">
        <w:rPr>
          <w:lang w:eastAsia="zh-CN"/>
        </w:rPr>
        <w:t>Lecci</w:t>
      </w:r>
      <w:proofErr w:type="spellEnd"/>
      <w:r w:rsidRPr="00B460B3">
        <w:rPr>
          <w:lang w:eastAsia="zh-CN"/>
        </w:rPr>
        <w:t xml:space="preserve">, M. Drago, A. Zanella and M. Zorzi, "An Open Framework for Analyzing and Modeling XR Network Traffic," in IEEE Access, vol. 9, pp. 129782-129795, 2021, </w:t>
      </w:r>
      <w:proofErr w:type="spellStart"/>
      <w:r w:rsidRPr="00B460B3">
        <w:rPr>
          <w:lang w:eastAsia="zh-CN"/>
        </w:rPr>
        <w:t>doi</w:t>
      </w:r>
      <w:proofErr w:type="spellEnd"/>
      <w:r w:rsidRPr="00B460B3">
        <w:rPr>
          <w:lang w:eastAsia="zh-CN"/>
        </w:rPr>
        <w:t>: 10.1109/ACCESS.2021.3113162.</w:t>
      </w:r>
    </w:p>
    <w:sectPr w:rsidR="00B460B3"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A962D" w14:textId="77777777" w:rsidR="00C613FC" w:rsidRDefault="00C613FC">
      <w:r>
        <w:separator/>
      </w:r>
    </w:p>
  </w:endnote>
  <w:endnote w:type="continuationSeparator" w:id="0">
    <w:p w14:paraId="5380D8D5" w14:textId="77777777" w:rsidR="00C613FC" w:rsidRDefault="00C61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77333" w14:textId="77777777" w:rsidR="00C613FC" w:rsidRDefault="00C613FC">
      <w:r>
        <w:separator/>
      </w:r>
    </w:p>
  </w:footnote>
  <w:footnote w:type="continuationSeparator" w:id="0">
    <w:p w14:paraId="0ABA7016" w14:textId="77777777" w:rsidR="00C613FC" w:rsidRDefault="00C613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7"/>
  </w:num>
  <w:num w:numId="2" w16cid:durableId="2041120936">
    <w:abstractNumId w:val="4"/>
  </w:num>
  <w:num w:numId="3" w16cid:durableId="432284578">
    <w:abstractNumId w:val="2"/>
  </w:num>
  <w:num w:numId="4" w16cid:durableId="1474909734">
    <w:abstractNumId w:val="1"/>
  </w:num>
  <w:num w:numId="5" w16cid:durableId="1299185967">
    <w:abstractNumId w:val="8"/>
  </w:num>
  <w:num w:numId="6" w16cid:durableId="1620526602">
    <w:abstractNumId w:val="5"/>
  </w:num>
  <w:num w:numId="7" w16cid:durableId="2142572016">
    <w:abstractNumId w:val="6"/>
  </w:num>
  <w:num w:numId="8" w16cid:durableId="733164140">
    <w:abstractNumId w:val="0"/>
  </w:num>
  <w:num w:numId="9" w16cid:durableId="178049040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277F"/>
    <w:rsid w:val="00007258"/>
    <w:rsid w:val="00007279"/>
    <w:rsid w:val="00007837"/>
    <w:rsid w:val="00007C69"/>
    <w:rsid w:val="00010BD7"/>
    <w:rsid w:val="00012E86"/>
    <w:rsid w:val="000143BC"/>
    <w:rsid w:val="00014AD5"/>
    <w:rsid w:val="00015563"/>
    <w:rsid w:val="00017465"/>
    <w:rsid w:val="00020144"/>
    <w:rsid w:val="000234FC"/>
    <w:rsid w:val="0002461C"/>
    <w:rsid w:val="000302C1"/>
    <w:rsid w:val="00030F97"/>
    <w:rsid w:val="000328AC"/>
    <w:rsid w:val="00033397"/>
    <w:rsid w:val="0003450E"/>
    <w:rsid w:val="00034701"/>
    <w:rsid w:val="00035677"/>
    <w:rsid w:val="000365C3"/>
    <w:rsid w:val="00040095"/>
    <w:rsid w:val="000411B5"/>
    <w:rsid w:val="0004128D"/>
    <w:rsid w:val="00041F3A"/>
    <w:rsid w:val="000440A2"/>
    <w:rsid w:val="000441DF"/>
    <w:rsid w:val="00044A39"/>
    <w:rsid w:val="000511B8"/>
    <w:rsid w:val="0005608E"/>
    <w:rsid w:val="00056408"/>
    <w:rsid w:val="0005773D"/>
    <w:rsid w:val="0006003C"/>
    <w:rsid w:val="0006135D"/>
    <w:rsid w:val="00062587"/>
    <w:rsid w:val="00064B04"/>
    <w:rsid w:val="00064C0B"/>
    <w:rsid w:val="00065482"/>
    <w:rsid w:val="000654B5"/>
    <w:rsid w:val="00066341"/>
    <w:rsid w:val="00070EA0"/>
    <w:rsid w:val="00071BB5"/>
    <w:rsid w:val="00071E2F"/>
    <w:rsid w:val="000751FE"/>
    <w:rsid w:val="00075453"/>
    <w:rsid w:val="00077C88"/>
    <w:rsid w:val="00080512"/>
    <w:rsid w:val="0008088B"/>
    <w:rsid w:val="00082318"/>
    <w:rsid w:val="00084292"/>
    <w:rsid w:val="0008450C"/>
    <w:rsid w:val="00084F2F"/>
    <w:rsid w:val="00087CC8"/>
    <w:rsid w:val="00090468"/>
    <w:rsid w:val="00090675"/>
    <w:rsid w:val="00090F71"/>
    <w:rsid w:val="00092D8B"/>
    <w:rsid w:val="00093977"/>
    <w:rsid w:val="00093C96"/>
    <w:rsid w:val="000948B0"/>
    <w:rsid w:val="00096258"/>
    <w:rsid w:val="00096968"/>
    <w:rsid w:val="000A3B6D"/>
    <w:rsid w:val="000A72EA"/>
    <w:rsid w:val="000A787B"/>
    <w:rsid w:val="000B24DD"/>
    <w:rsid w:val="000B2987"/>
    <w:rsid w:val="000B40A3"/>
    <w:rsid w:val="000B43CA"/>
    <w:rsid w:val="000B4D19"/>
    <w:rsid w:val="000B62C4"/>
    <w:rsid w:val="000B67D1"/>
    <w:rsid w:val="000B7367"/>
    <w:rsid w:val="000B76C8"/>
    <w:rsid w:val="000B7BCF"/>
    <w:rsid w:val="000C00F8"/>
    <w:rsid w:val="000C21AD"/>
    <w:rsid w:val="000C250A"/>
    <w:rsid w:val="000C30DF"/>
    <w:rsid w:val="000C3205"/>
    <w:rsid w:val="000C44E9"/>
    <w:rsid w:val="000C522B"/>
    <w:rsid w:val="000C530F"/>
    <w:rsid w:val="000C57AE"/>
    <w:rsid w:val="000C6A83"/>
    <w:rsid w:val="000C7D5D"/>
    <w:rsid w:val="000D28BB"/>
    <w:rsid w:val="000D2BF3"/>
    <w:rsid w:val="000D4BA5"/>
    <w:rsid w:val="000D58AB"/>
    <w:rsid w:val="000D5969"/>
    <w:rsid w:val="000D5E9B"/>
    <w:rsid w:val="000E433C"/>
    <w:rsid w:val="000E5B5C"/>
    <w:rsid w:val="000E6382"/>
    <w:rsid w:val="000E745A"/>
    <w:rsid w:val="000F0EBE"/>
    <w:rsid w:val="000F2BCB"/>
    <w:rsid w:val="000F68E5"/>
    <w:rsid w:val="000F77A1"/>
    <w:rsid w:val="000F79E2"/>
    <w:rsid w:val="00102DAD"/>
    <w:rsid w:val="00103CB2"/>
    <w:rsid w:val="00104088"/>
    <w:rsid w:val="00104632"/>
    <w:rsid w:val="00104DC4"/>
    <w:rsid w:val="00105D5B"/>
    <w:rsid w:val="00106312"/>
    <w:rsid w:val="001102B9"/>
    <w:rsid w:val="001104C7"/>
    <w:rsid w:val="00113378"/>
    <w:rsid w:val="001142B9"/>
    <w:rsid w:val="00114BDD"/>
    <w:rsid w:val="00114D8D"/>
    <w:rsid w:val="001163C5"/>
    <w:rsid w:val="00120844"/>
    <w:rsid w:val="00123746"/>
    <w:rsid w:val="00123D42"/>
    <w:rsid w:val="001241A8"/>
    <w:rsid w:val="0012471E"/>
    <w:rsid w:val="00125F18"/>
    <w:rsid w:val="00126992"/>
    <w:rsid w:val="00127A28"/>
    <w:rsid w:val="0013035C"/>
    <w:rsid w:val="001320DE"/>
    <w:rsid w:val="00132CD5"/>
    <w:rsid w:val="00137CAE"/>
    <w:rsid w:val="00141912"/>
    <w:rsid w:val="00144219"/>
    <w:rsid w:val="00144413"/>
    <w:rsid w:val="00145075"/>
    <w:rsid w:val="0014532D"/>
    <w:rsid w:val="00151A9D"/>
    <w:rsid w:val="00152D29"/>
    <w:rsid w:val="001542DF"/>
    <w:rsid w:val="001568A4"/>
    <w:rsid w:val="001579CF"/>
    <w:rsid w:val="00160AF6"/>
    <w:rsid w:val="00161229"/>
    <w:rsid w:val="001619CF"/>
    <w:rsid w:val="00162191"/>
    <w:rsid w:val="00162313"/>
    <w:rsid w:val="00162430"/>
    <w:rsid w:val="00163204"/>
    <w:rsid w:val="00163F06"/>
    <w:rsid w:val="00164B71"/>
    <w:rsid w:val="00167080"/>
    <w:rsid w:val="001713DD"/>
    <w:rsid w:val="00171628"/>
    <w:rsid w:val="00172042"/>
    <w:rsid w:val="00172EEE"/>
    <w:rsid w:val="00173650"/>
    <w:rsid w:val="001741A0"/>
    <w:rsid w:val="0017477F"/>
    <w:rsid w:val="00174F9F"/>
    <w:rsid w:val="00174FB8"/>
    <w:rsid w:val="001813F0"/>
    <w:rsid w:val="001816CD"/>
    <w:rsid w:val="001833C6"/>
    <w:rsid w:val="001859A2"/>
    <w:rsid w:val="00185F5E"/>
    <w:rsid w:val="0018697C"/>
    <w:rsid w:val="001874AF"/>
    <w:rsid w:val="001878AC"/>
    <w:rsid w:val="00190B91"/>
    <w:rsid w:val="00191912"/>
    <w:rsid w:val="0019221B"/>
    <w:rsid w:val="00193572"/>
    <w:rsid w:val="00194CD0"/>
    <w:rsid w:val="001A02D9"/>
    <w:rsid w:val="001A0665"/>
    <w:rsid w:val="001A0A06"/>
    <w:rsid w:val="001A192A"/>
    <w:rsid w:val="001A2746"/>
    <w:rsid w:val="001A58FD"/>
    <w:rsid w:val="001A6D8E"/>
    <w:rsid w:val="001A7D44"/>
    <w:rsid w:val="001B27B2"/>
    <w:rsid w:val="001B478E"/>
    <w:rsid w:val="001B49C9"/>
    <w:rsid w:val="001B569B"/>
    <w:rsid w:val="001B7DF6"/>
    <w:rsid w:val="001C1D60"/>
    <w:rsid w:val="001C28B2"/>
    <w:rsid w:val="001C2D59"/>
    <w:rsid w:val="001C3639"/>
    <w:rsid w:val="001C3AA4"/>
    <w:rsid w:val="001C521E"/>
    <w:rsid w:val="001C5259"/>
    <w:rsid w:val="001C56B2"/>
    <w:rsid w:val="001C5DA4"/>
    <w:rsid w:val="001C5E6D"/>
    <w:rsid w:val="001C757C"/>
    <w:rsid w:val="001D10F4"/>
    <w:rsid w:val="001D355B"/>
    <w:rsid w:val="001D3C37"/>
    <w:rsid w:val="001D4FB0"/>
    <w:rsid w:val="001D52F1"/>
    <w:rsid w:val="001D53B0"/>
    <w:rsid w:val="001D53DE"/>
    <w:rsid w:val="001D58B8"/>
    <w:rsid w:val="001D6B79"/>
    <w:rsid w:val="001D7568"/>
    <w:rsid w:val="001D76AC"/>
    <w:rsid w:val="001E24BA"/>
    <w:rsid w:val="001E284D"/>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402E"/>
    <w:rsid w:val="00204045"/>
    <w:rsid w:val="00207DBE"/>
    <w:rsid w:val="00211A7D"/>
    <w:rsid w:val="00212659"/>
    <w:rsid w:val="0021364D"/>
    <w:rsid w:val="00215A94"/>
    <w:rsid w:val="00215C7D"/>
    <w:rsid w:val="00215F9A"/>
    <w:rsid w:val="00216FA7"/>
    <w:rsid w:val="002171E0"/>
    <w:rsid w:val="002207CD"/>
    <w:rsid w:val="00222C92"/>
    <w:rsid w:val="00223212"/>
    <w:rsid w:val="0022606D"/>
    <w:rsid w:val="00226C8C"/>
    <w:rsid w:val="002275E8"/>
    <w:rsid w:val="00234B95"/>
    <w:rsid w:val="00235DAA"/>
    <w:rsid w:val="002372BF"/>
    <w:rsid w:val="00240D0C"/>
    <w:rsid w:val="00241931"/>
    <w:rsid w:val="00242697"/>
    <w:rsid w:val="00242A0F"/>
    <w:rsid w:val="00242D6B"/>
    <w:rsid w:val="00244F46"/>
    <w:rsid w:val="002459A8"/>
    <w:rsid w:val="00245DC9"/>
    <w:rsid w:val="00246EDB"/>
    <w:rsid w:val="00251F10"/>
    <w:rsid w:val="002554C0"/>
    <w:rsid w:val="0025573D"/>
    <w:rsid w:val="00255D12"/>
    <w:rsid w:val="00256CBA"/>
    <w:rsid w:val="00256D18"/>
    <w:rsid w:val="002578CB"/>
    <w:rsid w:val="0025793A"/>
    <w:rsid w:val="002610D9"/>
    <w:rsid w:val="0026124D"/>
    <w:rsid w:val="00261657"/>
    <w:rsid w:val="00262113"/>
    <w:rsid w:val="00263524"/>
    <w:rsid w:val="00263B10"/>
    <w:rsid w:val="0026430E"/>
    <w:rsid w:val="0026448F"/>
    <w:rsid w:val="00266AD4"/>
    <w:rsid w:val="00267141"/>
    <w:rsid w:val="002724AE"/>
    <w:rsid w:val="00273CB1"/>
    <w:rsid w:val="002747EC"/>
    <w:rsid w:val="002759D0"/>
    <w:rsid w:val="00276077"/>
    <w:rsid w:val="00276E63"/>
    <w:rsid w:val="00280137"/>
    <w:rsid w:val="002841BD"/>
    <w:rsid w:val="00284D35"/>
    <w:rsid w:val="002855BF"/>
    <w:rsid w:val="0028586E"/>
    <w:rsid w:val="0028683F"/>
    <w:rsid w:val="00286F6B"/>
    <w:rsid w:val="002906A1"/>
    <w:rsid w:val="0029141A"/>
    <w:rsid w:val="002914D5"/>
    <w:rsid w:val="00292A32"/>
    <w:rsid w:val="00292D60"/>
    <w:rsid w:val="00293014"/>
    <w:rsid w:val="00295C81"/>
    <w:rsid w:val="00296B72"/>
    <w:rsid w:val="002A412B"/>
    <w:rsid w:val="002A50F4"/>
    <w:rsid w:val="002A7C31"/>
    <w:rsid w:val="002A7CEE"/>
    <w:rsid w:val="002B0DEB"/>
    <w:rsid w:val="002B1A60"/>
    <w:rsid w:val="002B24E4"/>
    <w:rsid w:val="002B37A4"/>
    <w:rsid w:val="002B3C62"/>
    <w:rsid w:val="002B4F31"/>
    <w:rsid w:val="002B5128"/>
    <w:rsid w:val="002B6AF6"/>
    <w:rsid w:val="002B73BE"/>
    <w:rsid w:val="002B7CE5"/>
    <w:rsid w:val="002C09F6"/>
    <w:rsid w:val="002C0B4A"/>
    <w:rsid w:val="002C175B"/>
    <w:rsid w:val="002C197A"/>
    <w:rsid w:val="002C297C"/>
    <w:rsid w:val="002C2AD1"/>
    <w:rsid w:val="002C2DD0"/>
    <w:rsid w:val="002C36B2"/>
    <w:rsid w:val="002C486C"/>
    <w:rsid w:val="002C4D2D"/>
    <w:rsid w:val="002C522B"/>
    <w:rsid w:val="002C548D"/>
    <w:rsid w:val="002C5E80"/>
    <w:rsid w:val="002C655E"/>
    <w:rsid w:val="002D0BEF"/>
    <w:rsid w:val="002D257A"/>
    <w:rsid w:val="002D298D"/>
    <w:rsid w:val="002D5228"/>
    <w:rsid w:val="002D7168"/>
    <w:rsid w:val="002E0040"/>
    <w:rsid w:val="002E1D57"/>
    <w:rsid w:val="002E1DAD"/>
    <w:rsid w:val="002E29C8"/>
    <w:rsid w:val="002E3CCA"/>
    <w:rsid w:val="002E554B"/>
    <w:rsid w:val="002E61FD"/>
    <w:rsid w:val="002F0D22"/>
    <w:rsid w:val="002F1C04"/>
    <w:rsid w:val="002F6BAB"/>
    <w:rsid w:val="003014AE"/>
    <w:rsid w:val="00302A77"/>
    <w:rsid w:val="00302D6B"/>
    <w:rsid w:val="00304648"/>
    <w:rsid w:val="00304AD9"/>
    <w:rsid w:val="00304C2E"/>
    <w:rsid w:val="0030663A"/>
    <w:rsid w:val="00306E1E"/>
    <w:rsid w:val="00311D59"/>
    <w:rsid w:val="0031242E"/>
    <w:rsid w:val="00312E27"/>
    <w:rsid w:val="00312E35"/>
    <w:rsid w:val="00313562"/>
    <w:rsid w:val="0031467C"/>
    <w:rsid w:val="00314CD3"/>
    <w:rsid w:val="0031520A"/>
    <w:rsid w:val="00316170"/>
    <w:rsid w:val="00316EA8"/>
    <w:rsid w:val="003172DC"/>
    <w:rsid w:val="0031764D"/>
    <w:rsid w:val="00317DE9"/>
    <w:rsid w:val="00320884"/>
    <w:rsid w:val="00320E41"/>
    <w:rsid w:val="003211C9"/>
    <w:rsid w:val="0032311D"/>
    <w:rsid w:val="00323974"/>
    <w:rsid w:val="00324232"/>
    <w:rsid w:val="00324C92"/>
    <w:rsid w:val="00326069"/>
    <w:rsid w:val="003265B1"/>
    <w:rsid w:val="00327025"/>
    <w:rsid w:val="0032757C"/>
    <w:rsid w:val="0033065E"/>
    <w:rsid w:val="0033071C"/>
    <w:rsid w:val="003314C1"/>
    <w:rsid w:val="00331C65"/>
    <w:rsid w:val="0033226A"/>
    <w:rsid w:val="003338C3"/>
    <w:rsid w:val="003366F8"/>
    <w:rsid w:val="00340293"/>
    <w:rsid w:val="00340312"/>
    <w:rsid w:val="003417CA"/>
    <w:rsid w:val="00343D41"/>
    <w:rsid w:val="00345696"/>
    <w:rsid w:val="003477E7"/>
    <w:rsid w:val="00353AF5"/>
    <w:rsid w:val="00354524"/>
    <w:rsid w:val="0035462D"/>
    <w:rsid w:val="00356FD6"/>
    <w:rsid w:val="00357132"/>
    <w:rsid w:val="003577E7"/>
    <w:rsid w:val="003613A6"/>
    <w:rsid w:val="003618E8"/>
    <w:rsid w:val="00363F32"/>
    <w:rsid w:val="00365017"/>
    <w:rsid w:val="00366136"/>
    <w:rsid w:val="00367D22"/>
    <w:rsid w:val="003718CE"/>
    <w:rsid w:val="003723F0"/>
    <w:rsid w:val="00372872"/>
    <w:rsid w:val="003741C3"/>
    <w:rsid w:val="0037787D"/>
    <w:rsid w:val="003803CA"/>
    <w:rsid w:val="0038079F"/>
    <w:rsid w:val="00380A4A"/>
    <w:rsid w:val="0038223F"/>
    <w:rsid w:val="00382AC9"/>
    <w:rsid w:val="00382F1A"/>
    <w:rsid w:val="003839A9"/>
    <w:rsid w:val="00384FC9"/>
    <w:rsid w:val="003860EA"/>
    <w:rsid w:val="0038791C"/>
    <w:rsid w:val="00390F9A"/>
    <w:rsid w:val="00391EDB"/>
    <w:rsid w:val="00393186"/>
    <w:rsid w:val="003932D4"/>
    <w:rsid w:val="00394FC7"/>
    <w:rsid w:val="003954C4"/>
    <w:rsid w:val="003954C6"/>
    <w:rsid w:val="00395554"/>
    <w:rsid w:val="00395580"/>
    <w:rsid w:val="00395B00"/>
    <w:rsid w:val="00395EFC"/>
    <w:rsid w:val="003962EE"/>
    <w:rsid w:val="00396D0F"/>
    <w:rsid w:val="003A098F"/>
    <w:rsid w:val="003A0F3C"/>
    <w:rsid w:val="003A1930"/>
    <w:rsid w:val="003A1B09"/>
    <w:rsid w:val="003A3B70"/>
    <w:rsid w:val="003A415E"/>
    <w:rsid w:val="003A43C5"/>
    <w:rsid w:val="003A43E1"/>
    <w:rsid w:val="003A4E73"/>
    <w:rsid w:val="003A4EF9"/>
    <w:rsid w:val="003A6810"/>
    <w:rsid w:val="003A6F5B"/>
    <w:rsid w:val="003A7A95"/>
    <w:rsid w:val="003B1243"/>
    <w:rsid w:val="003B1928"/>
    <w:rsid w:val="003B21D1"/>
    <w:rsid w:val="003B28BA"/>
    <w:rsid w:val="003B402B"/>
    <w:rsid w:val="003B4033"/>
    <w:rsid w:val="003B40AD"/>
    <w:rsid w:val="003B4352"/>
    <w:rsid w:val="003B5B9F"/>
    <w:rsid w:val="003B63C9"/>
    <w:rsid w:val="003C11BB"/>
    <w:rsid w:val="003C4E37"/>
    <w:rsid w:val="003C59E3"/>
    <w:rsid w:val="003C64A9"/>
    <w:rsid w:val="003C6EE5"/>
    <w:rsid w:val="003D077C"/>
    <w:rsid w:val="003D0864"/>
    <w:rsid w:val="003D1900"/>
    <w:rsid w:val="003D1E0C"/>
    <w:rsid w:val="003D3885"/>
    <w:rsid w:val="003D4E00"/>
    <w:rsid w:val="003D60BB"/>
    <w:rsid w:val="003D62F9"/>
    <w:rsid w:val="003D7042"/>
    <w:rsid w:val="003D71B0"/>
    <w:rsid w:val="003E16BE"/>
    <w:rsid w:val="003E1F2D"/>
    <w:rsid w:val="003E2946"/>
    <w:rsid w:val="003E4A6A"/>
    <w:rsid w:val="003E60CA"/>
    <w:rsid w:val="003E7110"/>
    <w:rsid w:val="003F037E"/>
    <w:rsid w:val="003F0760"/>
    <w:rsid w:val="003F13D7"/>
    <w:rsid w:val="003F1867"/>
    <w:rsid w:val="003F436D"/>
    <w:rsid w:val="003F7075"/>
    <w:rsid w:val="003F7ED7"/>
    <w:rsid w:val="004000B4"/>
    <w:rsid w:val="00400D77"/>
    <w:rsid w:val="00401443"/>
    <w:rsid w:val="00401855"/>
    <w:rsid w:val="004032C7"/>
    <w:rsid w:val="004035CF"/>
    <w:rsid w:val="00405800"/>
    <w:rsid w:val="00405FF5"/>
    <w:rsid w:val="00406CD2"/>
    <w:rsid w:val="00407173"/>
    <w:rsid w:val="00411158"/>
    <w:rsid w:val="00411778"/>
    <w:rsid w:val="004122F0"/>
    <w:rsid w:val="00412662"/>
    <w:rsid w:val="004135C7"/>
    <w:rsid w:val="00413B2D"/>
    <w:rsid w:val="00413D93"/>
    <w:rsid w:val="004153C2"/>
    <w:rsid w:val="0041744B"/>
    <w:rsid w:val="004174BD"/>
    <w:rsid w:val="00417527"/>
    <w:rsid w:val="00421F52"/>
    <w:rsid w:val="0042432A"/>
    <w:rsid w:val="00424F43"/>
    <w:rsid w:val="004308DB"/>
    <w:rsid w:val="00434D06"/>
    <w:rsid w:val="00442883"/>
    <w:rsid w:val="00444227"/>
    <w:rsid w:val="0044530C"/>
    <w:rsid w:val="0044596F"/>
    <w:rsid w:val="00445B25"/>
    <w:rsid w:val="00445C71"/>
    <w:rsid w:val="004461BA"/>
    <w:rsid w:val="004469C6"/>
    <w:rsid w:val="0045180A"/>
    <w:rsid w:val="00456600"/>
    <w:rsid w:val="0045751F"/>
    <w:rsid w:val="00460045"/>
    <w:rsid w:val="00460FAF"/>
    <w:rsid w:val="00461F76"/>
    <w:rsid w:val="0046374C"/>
    <w:rsid w:val="00465D71"/>
    <w:rsid w:val="004660A0"/>
    <w:rsid w:val="0046637C"/>
    <w:rsid w:val="00466816"/>
    <w:rsid w:val="004702F2"/>
    <w:rsid w:val="00471143"/>
    <w:rsid w:val="00472BC9"/>
    <w:rsid w:val="00472E50"/>
    <w:rsid w:val="00474B72"/>
    <w:rsid w:val="00476433"/>
    <w:rsid w:val="00476DF3"/>
    <w:rsid w:val="00477455"/>
    <w:rsid w:val="0047798F"/>
    <w:rsid w:val="00477A0D"/>
    <w:rsid w:val="00477D1C"/>
    <w:rsid w:val="00480077"/>
    <w:rsid w:val="004807E3"/>
    <w:rsid w:val="0048094D"/>
    <w:rsid w:val="0048130D"/>
    <w:rsid w:val="0048146D"/>
    <w:rsid w:val="00484567"/>
    <w:rsid w:val="00484912"/>
    <w:rsid w:val="0048599A"/>
    <w:rsid w:val="00487ACF"/>
    <w:rsid w:val="004932A1"/>
    <w:rsid w:val="00495C5A"/>
    <w:rsid w:val="00496D27"/>
    <w:rsid w:val="004A0319"/>
    <w:rsid w:val="004A1443"/>
    <w:rsid w:val="004A2ED4"/>
    <w:rsid w:val="004A3CB6"/>
    <w:rsid w:val="004A55DB"/>
    <w:rsid w:val="004A5F91"/>
    <w:rsid w:val="004B0513"/>
    <w:rsid w:val="004B2CFC"/>
    <w:rsid w:val="004B37FD"/>
    <w:rsid w:val="004B44A7"/>
    <w:rsid w:val="004B53E0"/>
    <w:rsid w:val="004B7076"/>
    <w:rsid w:val="004C389A"/>
    <w:rsid w:val="004C728F"/>
    <w:rsid w:val="004C7E2A"/>
    <w:rsid w:val="004D0648"/>
    <w:rsid w:val="004D3578"/>
    <w:rsid w:val="004D380D"/>
    <w:rsid w:val="004D4405"/>
    <w:rsid w:val="004D442B"/>
    <w:rsid w:val="004D5900"/>
    <w:rsid w:val="004D6286"/>
    <w:rsid w:val="004D62BA"/>
    <w:rsid w:val="004D7ACA"/>
    <w:rsid w:val="004E0455"/>
    <w:rsid w:val="004E1F6D"/>
    <w:rsid w:val="004E213A"/>
    <w:rsid w:val="004E35B3"/>
    <w:rsid w:val="004E481C"/>
    <w:rsid w:val="004E5707"/>
    <w:rsid w:val="004E6678"/>
    <w:rsid w:val="004E7988"/>
    <w:rsid w:val="004E7DA9"/>
    <w:rsid w:val="004F36E0"/>
    <w:rsid w:val="004F60E4"/>
    <w:rsid w:val="004F715E"/>
    <w:rsid w:val="004F7F9B"/>
    <w:rsid w:val="00500130"/>
    <w:rsid w:val="00501538"/>
    <w:rsid w:val="00501A43"/>
    <w:rsid w:val="0050264A"/>
    <w:rsid w:val="00503171"/>
    <w:rsid w:val="00504E7D"/>
    <w:rsid w:val="00505481"/>
    <w:rsid w:val="00506C28"/>
    <w:rsid w:val="0050795D"/>
    <w:rsid w:val="00507BD6"/>
    <w:rsid w:val="005110C6"/>
    <w:rsid w:val="005135FF"/>
    <w:rsid w:val="005139AA"/>
    <w:rsid w:val="00514801"/>
    <w:rsid w:val="0051578C"/>
    <w:rsid w:val="005166F7"/>
    <w:rsid w:val="0051690B"/>
    <w:rsid w:val="0051770A"/>
    <w:rsid w:val="00517A4C"/>
    <w:rsid w:val="00521B0D"/>
    <w:rsid w:val="00523546"/>
    <w:rsid w:val="00523F96"/>
    <w:rsid w:val="005263CF"/>
    <w:rsid w:val="005266EF"/>
    <w:rsid w:val="00527F15"/>
    <w:rsid w:val="00530DD0"/>
    <w:rsid w:val="0053208B"/>
    <w:rsid w:val="00534278"/>
    <w:rsid w:val="00534DA0"/>
    <w:rsid w:val="005353ED"/>
    <w:rsid w:val="00535611"/>
    <w:rsid w:val="0053638F"/>
    <w:rsid w:val="00536477"/>
    <w:rsid w:val="00537115"/>
    <w:rsid w:val="00540FE3"/>
    <w:rsid w:val="00541944"/>
    <w:rsid w:val="00541ACF"/>
    <w:rsid w:val="00542673"/>
    <w:rsid w:val="005434AD"/>
    <w:rsid w:val="005435E5"/>
    <w:rsid w:val="00543768"/>
    <w:rsid w:val="00543E6C"/>
    <w:rsid w:val="00547887"/>
    <w:rsid w:val="00550ACC"/>
    <w:rsid w:val="005510ED"/>
    <w:rsid w:val="00551ED6"/>
    <w:rsid w:val="00554E63"/>
    <w:rsid w:val="00555522"/>
    <w:rsid w:val="005556C1"/>
    <w:rsid w:val="0055576C"/>
    <w:rsid w:val="00557EFD"/>
    <w:rsid w:val="005601D2"/>
    <w:rsid w:val="00561F7F"/>
    <w:rsid w:val="005633B2"/>
    <w:rsid w:val="005633EB"/>
    <w:rsid w:val="005637F0"/>
    <w:rsid w:val="0056469D"/>
    <w:rsid w:val="0056480F"/>
    <w:rsid w:val="00565087"/>
    <w:rsid w:val="0056573F"/>
    <w:rsid w:val="00565CD8"/>
    <w:rsid w:val="005660E6"/>
    <w:rsid w:val="00566C86"/>
    <w:rsid w:val="00567438"/>
    <w:rsid w:val="00567824"/>
    <w:rsid w:val="005679C4"/>
    <w:rsid w:val="0057085C"/>
    <w:rsid w:val="00570DEE"/>
    <w:rsid w:val="0057245A"/>
    <w:rsid w:val="00572857"/>
    <w:rsid w:val="00573B7D"/>
    <w:rsid w:val="00575B0C"/>
    <w:rsid w:val="0057656C"/>
    <w:rsid w:val="00577063"/>
    <w:rsid w:val="00577990"/>
    <w:rsid w:val="00580A44"/>
    <w:rsid w:val="00580C03"/>
    <w:rsid w:val="005813E9"/>
    <w:rsid w:val="00581855"/>
    <w:rsid w:val="00584C97"/>
    <w:rsid w:val="005879E7"/>
    <w:rsid w:val="005900CE"/>
    <w:rsid w:val="00590E37"/>
    <w:rsid w:val="005920E6"/>
    <w:rsid w:val="00592E4D"/>
    <w:rsid w:val="0059320F"/>
    <w:rsid w:val="00593B6E"/>
    <w:rsid w:val="00594252"/>
    <w:rsid w:val="00595AEC"/>
    <w:rsid w:val="005968C0"/>
    <w:rsid w:val="00596E89"/>
    <w:rsid w:val="005A0236"/>
    <w:rsid w:val="005A0F65"/>
    <w:rsid w:val="005A1A94"/>
    <w:rsid w:val="005A3966"/>
    <w:rsid w:val="005A3C46"/>
    <w:rsid w:val="005A6407"/>
    <w:rsid w:val="005A6C48"/>
    <w:rsid w:val="005B0C9E"/>
    <w:rsid w:val="005B2039"/>
    <w:rsid w:val="005B2515"/>
    <w:rsid w:val="005B273F"/>
    <w:rsid w:val="005B460E"/>
    <w:rsid w:val="005B4B02"/>
    <w:rsid w:val="005B4C9A"/>
    <w:rsid w:val="005B4D3B"/>
    <w:rsid w:val="005B726C"/>
    <w:rsid w:val="005C0718"/>
    <w:rsid w:val="005C23A0"/>
    <w:rsid w:val="005C46AC"/>
    <w:rsid w:val="005C528A"/>
    <w:rsid w:val="005C634D"/>
    <w:rsid w:val="005C63FA"/>
    <w:rsid w:val="005D0A29"/>
    <w:rsid w:val="005D273C"/>
    <w:rsid w:val="005D3B35"/>
    <w:rsid w:val="005D414B"/>
    <w:rsid w:val="005D4BF8"/>
    <w:rsid w:val="005D5072"/>
    <w:rsid w:val="005D5447"/>
    <w:rsid w:val="005D7FDC"/>
    <w:rsid w:val="005E16A1"/>
    <w:rsid w:val="005E1A07"/>
    <w:rsid w:val="005E2219"/>
    <w:rsid w:val="005E4EF1"/>
    <w:rsid w:val="005E67A1"/>
    <w:rsid w:val="005E71E3"/>
    <w:rsid w:val="005F2EDF"/>
    <w:rsid w:val="005F4451"/>
    <w:rsid w:val="0060015A"/>
    <w:rsid w:val="006001AD"/>
    <w:rsid w:val="00600C9B"/>
    <w:rsid w:val="00601D01"/>
    <w:rsid w:val="00602641"/>
    <w:rsid w:val="00602F43"/>
    <w:rsid w:val="0060324C"/>
    <w:rsid w:val="0060336F"/>
    <w:rsid w:val="0060417D"/>
    <w:rsid w:val="0060623C"/>
    <w:rsid w:val="0060694D"/>
    <w:rsid w:val="006071F9"/>
    <w:rsid w:val="00607692"/>
    <w:rsid w:val="006079F6"/>
    <w:rsid w:val="00611566"/>
    <w:rsid w:val="0061210A"/>
    <w:rsid w:val="00612917"/>
    <w:rsid w:val="00615944"/>
    <w:rsid w:val="00616ACA"/>
    <w:rsid w:val="0061738F"/>
    <w:rsid w:val="00617512"/>
    <w:rsid w:val="006208EC"/>
    <w:rsid w:val="00621144"/>
    <w:rsid w:val="00622B94"/>
    <w:rsid w:val="00624CF2"/>
    <w:rsid w:val="00624DB7"/>
    <w:rsid w:val="006250ED"/>
    <w:rsid w:val="00625B1E"/>
    <w:rsid w:val="00626097"/>
    <w:rsid w:val="00626B25"/>
    <w:rsid w:val="00626E56"/>
    <w:rsid w:val="006271FE"/>
    <w:rsid w:val="00630A51"/>
    <w:rsid w:val="00631D58"/>
    <w:rsid w:val="006335E2"/>
    <w:rsid w:val="00636BE0"/>
    <w:rsid w:val="00640DD9"/>
    <w:rsid w:val="006422F4"/>
    <w:rsid w:val="00643856"/>
    <w:rsid w:val="0064411C"/>
    <w:rsid w:val="00645E35"/>
    <w:rsid w:val="006466C8"/>
    <w:rsid w:val="006468EB"/>
    <w:rsid w:val="00646D99"/>
    <w:rsid w:val="006474E0"/>
    <w:rsid w:val="00650084"/>
    <w:rsid w:val="00654E54"/>
    <w:rsid w:val="00656910"/>
    <w:rsid w:val="006576FE"/>
    <w:rsid w:val="0066153A"/>
    <w:rsid w:val="00661F02"/>
    <w:rsid w:val="00663919"/>
    <w:rsid w:val="00663C24"/>
    <w:rsid w:val="00666483"/>
    <w:rsid w:val="00666AF9"/>
    <w:rsid w:val="00667075"/>
    <w:rsid w:val="0067066E"/>
    <w:rsid w:val="00671516"/>
    <w:rsid w:val="0067286A"/>
    <w:rsid w:val="00673A2D"/>
    <w:rsid w:val="00674F6F"/>
    <w:rsid w:val="006751F3"/>
    <w:rsid w:val="00676945"/>
    <w:rsid w:val="00676FEF"/>
    <w:rsid w:val="00677147"/>
    <w:rsid w:val="00677EB7"/>
    <w:rsid w:val="0068064C"/>
    <w:rsid w:val="006808DE"/>
    <w:rsid w:val="00680C10"/>
    <w:rsid w:val="00681506"/>
    <w:rsid w:val="00681A9A"/>
    <w:rsid w:val="00684745"/>
    <w:rsid w:val="006856CF"/>
    <w:rsid w:val="00685931"/>
    <w:rsid w:val="0068759E"/>
    <w:rsid w:val="00693CEA"/>
    <w:rsid w:val="00694C54"/>
    <w:rsid w:val="006A0843"/>
    <w:rsid w:val="006A107E"/>
    <w:rsid w:val="006A3102"/>
    <w:rsid w:val="006A3441"/>
    <w:rsid w:val="006A38D3"/>
    <w:rsid w:val="006B3D57"/>
    <w:rsid w:val="006B40A6"/>
    <w:rsid w:val="006B592E"/>
    <w:rsid w:val="006C0532"/>
    <w:rsid w:val="006C0A88"/>
    <w:rsid w:val="006C1899"/>
    <w:rsid w:val="006C329B"/>
    <w:rsid w:val="006C4ECB"/>
    <w:rsid w:val="006C5BE1"/>
    <w:rsid w:val="006C66D8"/>
    <w:rsid w:val="006C7DF7"/>
    <w:rsid w:val="006D0A88"/>
    <w:rsid w:val="006D1E24"/>
    <w:rsid w:val="006D2BB5"/>
    <w:rsid w:val="006D6102"/>
    <w:rsid w:val="006D6385"/>
    <w:rsid w:val="006E0057"/>
    <w:rsid w:val="006E08C3"/>
    <w:rsid w:val="006E1417"/>
    <w:rsid w:val="006E2183"/>
    <w:rsid w:val="006E2A88"/>
    <w:rsid w:val="006E325A"/>
    <w:rsid w:val="006E444E"/>
    <w:rsid w:val="006E69C0"/>
    <w:rsid w:val="006E6BA0"/>
    <w:rsid w:val="006E701F"/>
    <w:rsid w:val="006E7EAF"/>
    <w:rsid w:val="006F11BD"/>
    <w:rsid w:val="006F1FA7"/>
    <w:rsid w:val="006F3F62"/>
    <w:rsid w:val="006F6A2C"/>
    <w:rsid w:val="006F6CBB"/>
    <w:rsid w:val="0070051F"/>
    <w:rsid w:val="0070184C"/>
    <w:rsid w:val="00703BC2"/>
    <w:rsid w:val="007063D3"/>
    <w:rsid w:val="00706E7F"/>
    <w:rsid w:val="007071F3"/>
    <w:rsid w:val="00707AD2"/>
    <w:rsid w:val="00710201"/>
    <w:rsid w:val="00713456"/>
    <w:rsid w:val="0071489D"/>
    <w:rsid w:val="00714C39"/>
    <w:rsid w:val="00714FEC"/>
    <w:rsid w:val="0071533E"/>
    <w:rsid w:val="007155D7"/>
    <w:rsid w:val="00715601"/>
    <w:rsid w:val="007178B7"/>
    <w:rsid w:val="00717A1C"/>
    <w:rsid w:val="00717D0F"/>
    <w:rsid w:val="007214EC"/>
    <w:rsid w:val="00722476"/>
    <w:rsid w:val="00722C8F"/>
    <w:rsid w:val="00723D47"/>
    <w:rsid w:val="00724DAE"/>
    <w:rsid w:val="00730009"/>
    <w:rsid w:val="00730A65"/>
    <w:rsid w:val="007312AE"/>
    <w:rsid w:val="00731A1D"/>
    <w:rsid w:val="00734A5B"/>
    <w:rsid w:val="007355B3"/>
    <w:rsid w:val="00735E81"/>
    <w:rsid w:val="00736641"/>
    <w:rsid w:val="00740DD6"/>
    <w:rsid w:val="00742263"/>
    <w:rsid w:val="007423AE"/>
    <w:rsid w:val="00742F2E"/>
    <w:rsid w:val="0074392F"/>
    <w:rsid w:val="00744BED"/>
    <w:rsid w:val="00744E76"/>
    <w:rsid w:val="00745819"/>
    <w:rsid w:val="007460EF"/>
    <w:rsid w:val="00747137"/>
    <w:rsid w:val="007502E8"/>
    <w:rsid w:val="00751ADA"/>
    <w:rsid w:val="00752BD6"/>
    <w:rsid w:val="007542F0"/>
    <w:rsid w:val="00755B24"/>
    <w:rsid w:val="00757D40"/>
    <w:rsid w:val="00760980"/>
    <w:rsid w:val="00760FBA"/>
    <w:rsid w:val="0076222A"/>
    <w:rsid w:val="00763A4E"/>
    <w:rsid w:val="00763D86"/>
    <w:rsid w:val="007657B8"/>
    <w:rsid w:val="007657ED"/>
    <w:rsid w:val="0076783C"/>
    <w:rsid w:val="00767C7F"/>
    <w:rsid w:val="00770CD4"/>
    <w:rsid w:val="0077251D"/>
    <w:rsid w:val="007731AF"/>
    <w:rsid w:val="007750B4"/>
    <w:rsid w:val="0077728C"/>
    <w:rsid w:val="0078110C"/>
    <w:rsid w:val="00781F0F"/>
    <w:rsid w:val="007846F6"/>
    <w:rsid w:val="00786844"/>
    <w:rsid w:val="0078727C"/>
    <w:rsid w:val="00787CB8"/>
    <w:rsid w:val="00790255"/>
    <w:rsid w:val="0079049D"/>
    <w:rsid w:val="00791656"/>
    <w:rsid w:val="00791E9A"/>
    <w:rsid w:val="0079289B"/>
    <w:rsid w:val="00792DBB"/>
    <w:rsid w:val="0079365A"/>
    <w:rsid w:val="00795A84"/>
    <w:rsid w:val="00797A4C"/>
    <w:rsid w:val="007A24FF"/>
    <w:rsid w:val="007A2817"/>
    <w:rsid w:val="007A3D78"/>
    <w:rsid w:val="007A42F5"/>
    <w:rsid w:val="007A72E5"/>
    <w:rsid w:val="007B014E"/>
    <w:rsid w:val="007B09BB"/>
    <w:rsid w:val="007B18D8"/>
    <w:rsid w:val="007B190F"/>
    <w:rsid w:val="007B1EC4"/>
    <w:rsid w:val="007B3472"/>
    <w:rsid w:val="007B41E1"/>
    <w:rsid w:val="007B420B"/>
    <w:rsid w:val="007B7D44"/>
    <w:rsid w:val="007C095F"/>
    <w:rsid w:val="007C20B0"/>
    <w:rsid w:val="007C2C4E"/>
    <w:rsid w:val="007C61C3"/>
    <w:rsid w:val="007C7A75"/>
    <w:rsid w:val="007C7D10"/>
    <w:rsid w:val="007D11EE"/>
    <w:rsid w:val="007D1236"/>
    <w:rsid w:val="007D1ABD"/>
    <w:rsid w:val="007D2EF3"/>
    <w:rsid w:val="007D5270"/>
    <w:rsid w:val="007D54A5"/>
    <w:rsid w:val="007D5D7A"/>
    <w:rsid w:val="007D7804"/>
    <w:rsid w:val="007D7D5D"/>
    <w:rsid w:val="007E07D3"/>
    <w:rsid w:val="007E4126"/>
    <w:rsid w:val="007E4375"/>
    <w:rsid w:val="007E5462"/>
    <w:rsid w:val="007E6A4C"/>
    <w:rsid w:val="007F128D"/>
    <w:rsid w:val="007F1EE8"/>
    <w:rsid w:val="007F2122"/>
    <w:rsid w:val="007F2515"/>
    <w:rsid w:val="007F3526"/>
    <w:rsid w:val="007F59D1"/>
    <w:rsid w:val="007F6FE5"/>
    <w:rsid w:val="0080013E"/>
    <w:rsid w:val="00800775"/>
    <w:rsid w:val="008028A4"/>
    <w:rsid w:val="00804CC9"/>
    <w:rsid w:val="00806CAE"/>
    <w:rsid w:val="0080744A"/>
    <w:rsid w:val="008075F8"/>
    <w:rsid w:val="00811996"/>
    <w:rsid w:val="00812B0C"/>
    <w:rsid w:val="00812DA8"/>
    <w:rsid w:val="00813245"/>
    <w:rsid w:val="00814BE6"/>
    <w:rsid w:val="00814DF6"/>
    <w:rsid w:val="008155EF"/>
    <w:rsid w:val="008159B7"/>
    <w:rsid w:val="0082140C"/>
    <w:rsid w:val="00824629"/>
    <w:rsid w:val="00825975"/>
    <w:rsid w:val="008265B1"/>
    <w:rsid w:val="008271C6"/>
    <w:rsid w:val="008275E6"/>
    <w:rsid w:val="00830A62"/>
    <w:rsid w:val="00831184"/>
    <w:rsid w:val="00831976"/>
    <w:rsid w:val="00832F4E"/>
    <w:rsid w:val="00834D93"/>
    <w:rsid w:val="0084071D"/>
    <w:rsid w:val="00841E8F"/>
    <w:rsid w:val="00843267"/>
    <w:rsid w:val="00843528"/>
    <w:rsid w:val="00844C28"/>
    <w:rsid w:val="00845797"/>
    <w:rsid w:val="00845B06"/>
    <w:rsid w:val="00845F5F"/>
    <w:rsid w:val="00846641"/>
    <w:rsid w:val="0084772B"/>
    <w:rsid w:val="00850999"/>
    <w:rsid w:val="008516E0"/>
    <w:rsid w:val="008520D0"/>
    <w:rsid w:val="0085690C"/>
    <w:rsid w:val="0086010D"/>
    <w:rsid w:val="00862B60"/>
    <w:rsid w:val="008656A0"/>
    <w:rsid w:val="0086590D"/>
    <w:rsid w:val="00866F7A"/>
    <w:rsid w:val="00870DAD"/>
    <w:rsid w:val="00875B00"/>
    <w:rsid w:val="008762F7"/>
    <w:rsid w:val="008766FA"/>
    <w:rsid w:val="008768CA"/>
    <w:rsid w:val="00877EF9"/>
    <w:rsid w:val="00880559"/>
    <w:rsid w:val="008815A4"/>
    <w:rsid w:val="00881AD9"/>
    <w:rsid w:val="00881FB1"/>
    <w:rsid w:val="00890D69"/>
    <w:rsid w:val="00891C46"/>
    <w:rsid w:val="00891CCF"/>
    <w:rsid w:val="00892BCB"/>
    <w:rsid w:val="00892D28"/>
    <w:rsid w:val="00893C53"/>
    <w:rsid w:val="008957F1"/>
    <w:rsid w:val="008964E4"/>
    <w:rsid w:val="0089797A"/>
    <w:rsid w:val="008A203C"/>
    <w:rsid w:val="008A2AAB"/>
    <w:rsid w:val="008A2D12"/>
    <w:rsid w:val="008A41D0"/>
    <w:rsid w:val="008A4549"/>
    <w:rsid w:val="008A47D7"/>
    <w:rsid w:val="008A6500"/>
    <w:rsid w:val="008B0EAB"/>
    <w:rsid w:val="008B2758"/>
    <w:rsid w:val="008B4F7A"/>
    <w:rsid w:val="008B51A1"/>
    <w:rsid w:val="008B51CD"/>
    <w:rsid w:val="008B5306"/>
    <w:rsid w:val="008B6B5C"/>
    <w:rsid w:val="008B7E86"/>
    <w:rsid w:val="008C15EA"/>
    <w:rsid w:val="008C35C7"/>
    <w:rsid w:val="008C42B8"/>
    <w:rsid w:val="008C503C"/>
    <w:rsid w:val="008C627B"/>
    <w:rsid w:val="008D0AD9"/>
    <w:rsid w:val="008D13D0"/>
    <w:rsid w:val="008D3AF5"/>
    <w:rsid w:val="008D4EBB"/>
    <w:rsid w:val="008D5538"/>
    <w:rsid w:val="008D59EB"/>
    <w:rsid w:val="008D74AC"/>
    <w:rsid w:val="008E04E7"/>
    <w:rsid w:val="008E0880"/>
    <w:rsid w:val="008E1E29"/>
    <w:rsid w:val="008E398C"/>
    <w:rsid w:val="008E3E5F"/>
    <w:rsid w:val="008E54A0"/>
    <w:rsid w:val="008E69BD"/>
    <w:rsid w:val="008F41E9"/>
    <w:rsid w:val="008F6C6B"/>
    <w:rsid w:val="008F6E0F"/>
    <w:rsid w:val="008F7B07"/>
    <w:rsid w:val="0090187C"/>
    <w:rsid w:val="0090271F"/>
    <w:rsid w:val="00902DB9"/>
    <w:rsid w:val="0090360A"/>
    <w:rsid w:val="00903F46"/>
    <w:rsid w:val="00903F69"/>
    <w:rsid w:val="009044B0"/>
    <w:rsid w:val="0090466A"/>
    <w:rsid w:val="00905CC8"/>
    <w:rsid w:val="009061EA"/>
    <w:rsid w:val="00910C4F"/>
    <w:rsid w:val="0091224C"/>
    <w:rsid w:val="009129DD"/>
    <w:rsid w:val="00915617"/>
    <w:rsid w:val="00915699"/>
    <w:rsid w:val="00917655"/>
    <w:rsid w:val="00920737"/>
    <w:rsid w:val="0092135B"/>
    <w:rsid w:val="00921360"/>
    <w:rsid w:val="009215C5"/>
    <w:rsid w:val="00921B60"/>
    <w:rsid w:val="00922854"/>
    <w:rsid w:val="00922A55"/>
    <w:rsid w:val="0092322A"/>
    <w:rsid w:val="00923F93"/>
    <w:rsid w:val="00924377"/>
    <w:rsid w:val="00924443"/>
    <w:rsid w:val="00925CAC"/>
    <w:rsid w:val="00931174"/>
    <w:rsid w:val="0093129F"/>
    <w:rsid w:val="009313B0"/>
    <w:rsid w:val="009319F8"/>
    <w:rsid w:val="00931D90"/>
    <w:rsid w:val="00936071"/>
    <w:rsid w:val="00936F1D"/>
    <w:rsid w:val="009373DA"/>
    <w:rsid w:val="00937786"/>
    <w:rsid w:val="00940212"/>
    <w:rsid w:val="00942E6A"/>
    <w:rsid w:val="00942EC2"/>
    <w:rsid w:val="009433E9"/>
    <w:rsid w:val="00946E07"/>
    <w:rsid w:val="009470EB"/>
    <w:rsid w:val="00947692"/>
    <w:rsid w:val="0094798C"/>
    <w:rsid w:val="00951E87"/>
    <w:rsid w:val="00952282"/>
    <w:rsid w:val="0095230D"/>
    <w:rsid w:val="009530E1"/>
    <w:rsid w:val="00953773"/>
    <w:rsid w:val="0095382B"/>
    <w:rsid w:val="00955470"/>
    <w:rsid w:val="009563AF"/>
    <w:rsid w:val="009604F0"/>
    <w:rsid w:val="00960EE2"/>
    <w:rsid w:val="00961B32"/>
    <w:rsid w:val="00961F75"/>
    <w:rsid w:val="0096338A"/>
    <w:rsid w:val="009639A1"/>
    <w:rsid w:val="009642CF"/>
    <w:rsid w:val="009646C4"/>
    <w:rsid w:val="00964780"/>
    <w:rsid w:val="009656AD"/>
    <w:rsid w:val="00965923"/>
    <w:rsid w:val="00970DB3"/>
    <w:rsid w:val="009729ED"/>
    <w:rsid w:val="009741B4"/>
    <w:rsid w:val="00974537"/>
    <w:rsid w:val="00974BB0"/>
    <w:rsid w:val="00975439"/>
    <w:rsid w:val="0097647E"/>
    <w:rsid w:val="0098044A"/>
    <w:rsid w:val="00980BA2"/>
    <w:rsid w:val="00981237"/>
    <w:rsid w:val="0098124E"/>
    <w:rsid w:val="00981B73"/>
    <w:rsid w:val="00983093"/>
    <w:rsid w:val="00984778"/>
    <w:rsid w:val="00985AB7"/>
    <w:rsid w:val="009871BA"/>
    <w:rsid w:val="009873E1"/>
    <w:rsid w:val="00987CFF"/>
    <w:rsid w:val="0099047A"/>
    <w:rsid w:val="0099185F"/>
    <w:rsid w:val="00995433"/>
    <w:rsid w:val="009958C2"/>
    <w:rsid w:val="00995DEF"/>
    <w:rsid w:val="00996079"/>
    <w:rsid w:val="009964F4"/>
    <w:rsid w:val="00996FD7"/>
    <w:rsid w:val="009971FA"/>
    <w:rsid w:val="009A0561"/>
    <w:rsid w:val="009A0AF3"/>
    <w:rsid w:val="009A0E05"/>
    <w:rsid w:val="009A1524"/>
    <w:rsid w:val="009A1E2F"/>
    <w:rsid w:val="009A1E95"/>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6A95"/>
    <w:rsid w:val="009B718C"/>
    <w:rsid w:val="009B7F65"/>
    <w:rsid w:val="009C19E9"/>
    <w:rsid w:val="009C1B87"/>
    <w:rsid w:val="009C21AE"/>
    <w:rsid w:val="009C3192"/>
    <w:rsid w:val="009C3DF8"/>
    <w:rsid w:val="009C538E"/>
    <w:rsid w:val="009C599C"/>
    <w:rsid w:val="009C5A16"/>
    <w:rsid w:val="009C6DB9"/>
    <w:rsid w:val="009D0F24"/>
    <w:rsid w:val="009D18CD"/>
    <w:rsid w:val="009D2DA6"/>
    <w:rsid w:val="009D3610"/>
    <w:rsid w:val="009D5501"/>
    <w:rsid w:val="009D5EA8"/>
    <w:rsid w:val="009D6DE9"/>
    <w:rsid w:val="009D72B2"/>
    <w:rsid w:val="009E027F"/>
    <w:rsid w:val="009E1724"/>
    <w:rsid w:val="009E18B2"/>
    <w:rsid w:val="009E1A79"/>
    <w:rsid w:val="009E1E03"/>
    <w:rsid w:val="009E2F69"/>
    <w:rsid w:val="009E354F"/>
    <w:rsid w:val="009E364D"/>
    <w:rsid w:val="009E3689"/>
    <w:rsid w:val="009E4D2D"/>
    <w:rsid w:val="009E7D45"/>
    <w:rsid w:val="009F12D0"/>
    <w:rsid w:val="009F1392"/>
    <w:rsid w:val="009F22DB"/>
    <w:rsid w:val="009F3A3F"/>
    <w:rsid w:val="009F3B87"/>
    <w:rsid w:val="009F3D2E"/>
    <w:rsid w:val="009F500F"/>
    <w:rsid w:val="009F752B"/>
    <w:rsid w:val="00A0245E"/>
    <w:rsid w:val="00A052A4"/>
    <w:rsid w:val="00A06B9E"/>
    <w:rsid w:val="00A07941"/>
    <w:rsid w:val="00A1053B"/>
    <w:rsid w:val="00A10F02"/>
    <w:rsid w:val="00A13034"/>
    <w:rsid w:val="00A14985"/>
    <w:rsid w:val="00A175AE"/>
    <w:rsid w:val="00A204CA"/>
    <w:rsid w:val="00A2311A"/>
    <w:rsid w:val="00A24255"/>
    <w:rsid w:val="00A242F5"/>
    <w:rsid w:val="00A27801"/>
    <w:rsid w:val="00A27FA0"/>
    <w:rsid w:val="00A30D5D"/>
    <w:rsid w:val="00A314A2"/>
    <w:rsid w:val="00A323F7"/>
    <w:rsid w:val="00A33110"/>
    <w:rsid w:val="00A3562E"/>
    <w:rsid w:val="00A40076"/>
    <w:rsid w:val="00A42202"/>
    <w:rsid w:val="00A42CA3"/>
    <w:rsid w:val="00A43167"/>
    <w:rsid w:val="00A44AA1"/>
    <w:rsid w:val="00A45653"/>
    <w:rsid w:val="00A46DEC"/>
    <w:rsid w:val="00A47918"/>
    <w:rsid w:val="00A51BA8"/>
    <w:rsid w:val="00A53724"/>
    <w:rsid w:val="00A53B77"/>
    <w:rsid w:val="00A579BF"/>
    <w:rsid w:val="00A61A6E"/>
    <w:rsid w:val="00A630D1"/>
    <w:rsid w:val="00A66621"/>
    <w:rsid w:val="00A66867"/>
    <w:rsid w:val="00A669CE"/>
    <w:rsid w:val="00A66CDF"/>
    <w:rsid w:val="00A726C8"/>
    <w:rsid w:val="00A74021"/>
    <w:rsid w:val="00A74259"/>
    <w:rsid w:val="00A74848"/>
    <w:rsid w:val="00A76318"/>
    <w:rsid w:val="00A8013C"/>
    <w:rsid w:val="00A81612"/>
    <w:rsid w:val="00A82346"/>
    <w:rsid w:val="00A904BD"/>
    <w:rsid w:val="00A90E7C"/>
    <w:rsid w:val="00A93131"/>
    <w:rsid w:val="00A95E36"/>
    <w:rsid w:val="00A95E90"/>
    <w:rsid w:val="00A961B2"/>
    <w:rsid w:val="00A9671C"/>
    <w:rsid w:val="00A967F0"/>
    <w:rsid w:val="00A96A2E"/>
    <w:rsid w:val="00AA0E96"/>
    <w:rsid w:val="00AA14C1"/>
    <w:rsid w:val="00AA1553"/>
    <w:rsid w:val="00AA1F72"/>
    <w:rsid w:val="00AA3BA7"/>
    <w:rsid w:val="00AA4058"/>
    <w:rsid w:val="00AA484C"/>
    <w:rsid w:val="00AA54AE"/>
    <w:rsid w:val="00AA5912"/>
    <w:rsid w:val="00AB0711"/>
    <w:rsid w:val="00AB0DEA"/>
    <w:rsid w:val="00AB1408"/>
    <w:rsid w:val="00AB1C35"/>
    <w:rsid w:val="00AB1D62"/>
    <w:rsid w:val="00AB2366"/>
    <w:rsid w:val="00AB378A"/>
    <w:rsid w:val="00AB3F53"/>
    <w:rsid w:val="00AB4162"/>
    <w:rsid w:val="00AB43D5"/>
    <w:rsid w:val="00AB504B"/>
    <w:rsid w:val="00AB556A"/>
    <w:rsid w:val="00AB58FA"/>
    <w:rsid w:val="00AB5FEB"/>
    <w:rsid w:val="00AC136F"/>
    <w:rsid w:val="00AC3968"/>
    <w:rsid w:val="00AC3D4C"/>
    <w:rsid w:val="00AC56FB"/>
    <w:rsid w:val="00AD030D"/>
    <w:rsid w:val="00AD0F1D"/>
    <w:rsid w:val="00AD1D79"/>
    <w:rsid w:val="00AD255B"/>
    <w:rsid w:val="00AD2619"/>
    <w:rsid w:val="00AD3512"/>
    <w:rsid w:val="00AD3939"/>
    <w:rsid w:val="00AD49CC"/>
    <w:rsid w:val="00AD61D0"/>
    <w:rsid w:val="00AD6A53"/>
    <w:rsid w:val="00AD7EB7"/>
    <w:rsid w:val="00AE06A4"/>
    <w:rsid w:val="00AE0D34"/>
    <w:rsid w:val="00AE16A3"/>
    <w:rsid w:val="00AE2F15"/>
    <w:rsid w:val="00AE2FC9"/>
    <w:rsid w:val="00AE370F"/>
    <w:rsid w:val="00AE4F12"/>
    <w:rsid w:val="00AE5998"/>
    <w:rsid w:val="00AE71BB"/>
    <w:rsid w:val="00AF1665"/>
    <w:rsid w:val="00AF273B"/>
    <w:rsid w:val="00AF2F13"/>
    <w:rsid w:val="00AF5DD2"/>
    <w:rsid w:val="00B0037C"/>
    <w:rsid w:val="00B03536"/>
    <w:rsid w:val="00B03676"/>
    <w:rsid w:val="00B05485"/>
    <w:rsid w:val="00B0648D"/>
    <w:rsid w:val="00B065B6"/>
    <w:rsid w:val="00B06B21"/>
    <w:rsid w:val="00B07170"/>
    <w:rsid w:val="00B07333"/>
    <w:rsid w:val="00B07616"/>
    <w:rsid w:val="00B10D95"/>
    <w:rsid w:val="00B1155D"/>
    <w:rsid w:val="00B11743"/>
    <w:rsid w:val="00B132F6"/>
    <w:rsid w:val="00B148A7"/>
    <w:rsid w:val="00B14A0B"/>
    <w:rsid w:val="00B14AC3"/>
    <w:rsid w:val="00B15449"/>
    <w:rsid w:val="00B15602"/>
    <w:rsid w:val="00B20B79"/>
    <w:rsid w:val="00B22DAA"/>
    <w:rsid w:val="00B2397F"/>
    <w:rsid w:val="00B24043"/>
    <w:rsid w:val="00B25F47"/>
    <w:rsid w:val="00B261CC"/>
    <w:rsid w:val="00B308BD"/>
    <w:rsid w:val="00B32E06"/>
    <w:rsid w:val="00B33699"/>
    <w:rsid w:val="00B33AF3"/>
    <w:rsid w:val="00B35487"/>
    <w:rsid w:val="00B36BDD"/>
    <w:rsid w:val="00B412A9"/>
    <w:rsid w:val="00B42A08"/>
    <w:rsid w:val="00B44461"/>
    <w:rsid w:val="00B460B3"/>
    <w:rsid w:val="00B46A62"/>
    <w:rsid w:val="00B47FD1"/>
    <w:rsid w:val="00B5060B"/>
    <w:rsid w:val="00B516BB"/>
    <w:rsid w:val="00B54890"/>
    <w:rsid w:val="00B562CB"/>
    <w:rsid w:val="00B56615"/>
    <w:rsid w:val="00B56BBB"/>
    <w:rsid w:val="00B57E4B"/>
    <w:rsid w:val="00B6016B"/>
    <w:rsid w:val="00B612F2"/>
    <w:rsid w:val="00B61616"/>
    <w:rsid w:val="00B63538"/>
    <w:rsid w:val="00B63CFC"/>
    <w:rsid w:val="00B64225"/>
    <w:rsid w:val="00B6498B"/>
    <w:rsid w:val="00B6563D"/>
    <w:rsid w:val="00B65C41"/>
    <w:rsid w:val="00B6619B"/>
    <w:rsid w:val="00B67DAA"/>
    <w:rsid w:val="00B72416"/>
    <w:rsid w:val="00B72A56"/>
    <w:rsid w:val="00B73D32"/>
    <w:rsid w:val="00B741FC"/>
    <w:rsid w:val="00B74231"/>
    <w:rsid w:val="00B74842"/>
    <w:rsid w:val="00B759E5"/>
    <w:rsid w:val="00B77FD6"/>
    <w:rsid w:val="00B81E4A"/>
    <w:rsid w:val="00B83323"/>
    <w:rsid w:val="00B84478"/>
    <w:rsid w:val="00B84C64"/>
    <w:rsid w:val="00B854AC"/>
    <w:rsid w:val="00B85872"/>
    <w:rsid w:val="00B85A12"/>
    <w:rsid w:val="00B85EC2"/>
    <w:rsid w:val="00B9151B"/>
    <w:rsid w:val="00B92FA1"/>
    <w:rsid w:val="00B93910"/>
    <w:rsid w:val="00B94866"/>
    <w:rsid w:val="00B94875"/>
    <w:rsid w:val="00B94A1D"/>
    <w:rsid w:val="00BA0BC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E5"/>
    <w:rsid w:val="00BB17E0"/>
    <w:rsid w:val="00BB2047"/>
    <w:rsid w:val="00BB44A6"/>
    <w:rsid w:val="00BB557C"/>
    <w:rsid w:val="00BB59E3"/>
    <w:rsid w:val="00BB5E5E"/>
    <w:rsid w:val="00BB67AA"/>
    <w:rsid w:val="00BB6BA0"/>
    <w:rsid w:val="00BB75E3"/>
    <w:rsid w:val="00BC1247"/>
    <w:rsid w:val="00BC1C96"/>
    <w:rsid w:val="00BC223A"/>
    <w:rsid w:val="00BC24A8"/>
    <w:rsid w:val="00BC4631"/>
    <w:rsid w:val="00BC4905"/>
    <w:rsid w:val="00BC5316"/>
    <w:rsid w:val="00BC58DB"/>
    <w:rsid w:val="00BC6DF1"/>
    <w:rsid w:val="00BC7D6E"/>
    <w:rsid w:val="00BD0924"/>
    <w:rsid w:val="00BD5535"/>
    <w:rsid w:val="00BD60FC"/>
    <w:rsid w:val="00BD63C3"/>
    <w:rsid w:val="00BD67B1"/>
    <w:rsid w:val="00BD75F6"/>
    <w:rsid w:val="00BE2F98"/>
    <w:rsid w:val="00BE3C3D"/>
    <w:rsid w:val="00BE5AAD"/>
    <w:rsid w:val="00BE6130"/>
    <w:rsid w:val="00BE63B5"/>
    <w:rsid w:val="00BF0410"/>
    <w:rsid w:val="00BF1A4A"/>
    <w:rsid w:val="00BF3E71"/>
    <w:rsid w:val="00BF4650"/>
    <w:rsid w:val="00BF4AB3"/>
    <w:rsid w:val="00BF605F"/>
    <w:rsid w:val="00C00125"/>
    <w:rsid w:val="00C0256B"/>
    <w:rsid w:val="00C02766"/>
    <w:rsid w:val="00C028E2"/>
    <w:rsid w:val="00C05FFB"/>
    <w:rsid w:val="00C062AD"/>
    <w:rsid w:val="00C062B8"/>
    <w:rsid w:val="00C07B22"/>
    <w:rsid w:val="00C12179"/>
    <w:rsid w:val="00C12B51"/>
    <w:rsid w:val="00C1317F"/>
    <w:rsid w:val="00C13CCF"/>
    <w:rsid w:val="00C16023"/>
    <w:rsid w:val="00C16E58"/>
    <w:rsid w:val="00C22397"/>
    <w:rsid w:val="00C23F63"/>
    <w:rsid w:val="00C24650"/>
    <w:rsid w:val="00C25AAF"/>
    <w:rsid w:val="00C27B36"/>
    <w:rsid w:val="00C3291E"/>
    <w:rsid w:val="00C33079"/>
    <w:rsid w:val="00C330DF"/>
    <w:rsid w:val="00C343D1"/>
    <w:rsid w:val="00C356FF"/>
    <w:rsid w:val="00C366CF"/>
    <w:rsid w:val="00C4049C"/>
    <w:rsid w:val="00C42F5A"/>
    <w:rsid w:val="00C4354C"/>
    <w:rsid w:val="00C43FD6"/>
    <w:rsid w:val="00C4451F"/>
    <w:rsid w:val="00C45183"/>
    <w:rsid w:val="00C45EBD"/>
    <w:rsid w:val="00C4676B"/>
    <w:rsid w:val="00C47D2D"/>
    <w:rsid w:val="00C507DA"/>
    <w:rsid w:val="00C50A9A"/>
    <w:rsid w:val="00C556FB"/>
    <w:rsid w:val="00C55CAA"/>
    <w:rsid w:val="00C55DE9"/>
    <w:rsid w:val="00C613FC"/>
    <w:rsid w:val="00C619BA"/>
    <w:rsid w:val="00C62547"/>
    <w:rsid w:val="00C6360C"/>
    <w:rsid w:val="00C6448B"/>
    <w:rsid w:val="00C65AE3"/>
    <w:rsid w:val="00C67041"/>
    <w:rsid w:val="00C677FA"/>
    <w:rsid w:val="00C67966"/>
    <w:rsid w:val="00C746FD"/>
    <w:rsid w:val="00C758F4"/>
    <w:rsid w:val="00C768BB"/>
    <w:rsid w:val="00C7777D"/>
    <w:rsid w:val="00C80C66"/>
    <w:rsid w:val="00C81BBB"/>
    <w:rsid w:val="00C82AF7"/>
    <w:rsid w:val="00C834F8"/>
    <w:rsid w:val="00C83A13"/>
    <w:rsid w:val="00C86833"/>
    <w:rsid w:val="00C879E1"/>
    <w:rsid w:val="00C87E0B"/>
    <w:rsid w:val="00C9068C"/>
    <w:rsid w:val="00C92967"/>
    <w:rsid w:val="00C93974"/>
    <w:rsid w:val="00C93C5D"/>
    <w:rsid w:val="00C95AD1"/>
    <w:rsid w:val="00C95C02"/>
    <w:rsid w:val="00C97B08"/>
    <w:rsid w:val="00C97DD9"/>
    <w:rsid w:val="00CA0C6F"/>
    <w:rsid w:val="00CA25AE"/>
    <w:rsid w:val="00CA369F"/>
    <w:rsid w:val="00CA3940"/>
    <w:rsid w:val="00CA3D0C"/>
    <w:rsid w:val="00CA46DB"/>
    <w:rsid w:val="00CA4DDD"/>
    <w:rsid w:val="00CA4F06"/>
    <w:rsid w:val="00CA5D9A"/>
    <w:rsid w:val="00CA6047"/>
    <w:rsid w:val="00CA654B"/>
    <w:rsid w:val="00CA7963"/>
    <w:rsid w:val="00CB0D8D"/>
    <w:rsid w:val="00CB145A"/>
    <w:rsid w:val="00CB3AA9"/>
    <w:rsid w:val="00CB474B"/>
    <w:rsid w:val="00CB4BF5"/>
    <w:rsid w:val="00CB70D0"/>
    <w:rsid w:val="00CB798F"/>
    <w:rsid w:val="00CB7BBB"/>
    <w:rsid w:val="00CC2196"/>
    <w:rsid w:val="00CC2D84"/>
    <w:rsid w:val="00CC609B"/>
    <w:rsid w:val="00CC7151"/>
    <w:rsid w:val="00CC7A6D"/>
    <w:rsid w:val="00CD0243"/>
    <w:rsid w:val="00CD1FE4"/>
    <w:rsid w:val="00CD2681"/>
    <w:rsid w:val="00CD3D99"/>
    <w:rsid w:val="00CD4C7B"/>
    <w:rsid w:val="00CD6435"/>
    <w:rsid w:val="00CD6631"/>
    <w:rsid w:val="00CD74AB"/>
    <w:rsid w:val="00CE1251"/>
    <w:rsid w:val="00CE2784"/>
    <w:rsid w:val="00CE2D7B"/>
    <w:rsid w:val="00CE2FB5"/>
    <w:rsid w:val="00CE3213"/>
    <w:rsid w:val="00CE56D2"/>
    <w:rsid w:val="00CF0686"/>
    <w:rsid w:val="00CF3CB2"/>
    <w:rsid w:val="00D0075D"/>
    <w:rsid w:val="00D009FA"/>
    <w:rsid w:val="00D01782"/>
    <w:rsid w:val="00D030AF"/>
    <w:rsid w:val="00D04D3A"/>
    <w:rsid w:val="00D05113"/>
    <w:rsid w:val="00D06D98"/>
    <w:rsid w:val="00D10FED"/>
    <w:rsid w:val="00D11A22"/>
    <w:rsid w:val="00D1215F"/>
    <w:rsid w:val="00D1356E"/>
    <w:rsid w:val="00D15FEB"/>
    <w:rsid w:val="00D16CDC"/>
    <w:rsid w:val="00D203E0"/>
    <w:rsid w:val="00D21AD9"/>
    <w:rsid w:val="00D228D3"/>
    <w:rsid w:val="00D23E8D"/>
    <w:rsid w:val="00D2542B"/>
    <w:rsid w:val="00D30013"/>
    <w:rsid w:val="00D30406"/>
    <w:rsid w:val="00D30510"/>
    <w:rsid w:val="00D30A8D"/>
    <w:rsid w:val="00D317C9"/>
    <w:rsid w:val="00D3258F"/>
    <w:rsid w:val="00D3279C"/>
    <w:rsid w:val="00D33622"/>
    <w:rsid w:val="00D34924"/>
    <w:rsid w:val="00D34B1E"/>
    <w:rsid w:val="00D402F5"/>
    <w:rsid w:val="00D410F5"/>
    <w:rsid w:val="00D4262C"/>
    <w:rsid w:val="00D42995"/>
    <w:rsid w:val="00D43109"/>
    <w:rsid w:val="00D435F0"/>
    <w:rsid w:val="00D43D1B"/>
    <w:rsid w:val="00D44734"/>
    <w:rsid w:val="00D4550C"/>
    <w:rsid w:val="00D461C0"/>
    <w:rsid w:val="00D47126"/>
    <w:rsid w:val="00D476E7"/>
    <w:rsid w:val="00D47CC2"/>
    <w:rsid w:val="00D52228"/>
    <w:rsid w:val="00D529F0"/>
    <w:rsid w:val="00D5343C"/>
    <w:rsid w:val="00D545C3"/>
    <w:rsid w:val="00D567C1"/>
    <w:rsid w:val="00D56E5A"/>
    <w:rsid w:val="00D610CB"/>
    <w:rsid w:val="00D62B86"/>
    <w:rsid w:val="00D64452"/>
    <w:rsid w:val="00D644EA"/>
    <w:rsid w:val="00D678B0"/>
    <w:rsid w:val="00D679C7"/>
    <w:rsid w:val="00D738D6"/>
    <w:rsid w:val="00D74157"/>
    <w:rsid w:val="00D761AD"/>
    <w:rsid w:val="00D77881"/>
    <w:rsid w:val="00D80428"/>
    <w:rsid w:val="00D80795"/>
    <w:rsid w:val="00D80C75"/>
    <w:rsid w:val="00D80FF6"/>
    <w:rsid w:val="00D8136C"/>
    <w:rsid w:val="00D81CC3"/>
    <w:rsid w:val="00D83A19"/>
    <w:rsid w:val="00D8542C"/>
    <w:rsid w:val="00D856E9"/>
    <w:rsid w:val="00D85FEB"/>
    <w:rsid w:val="00D87350"/>
    <w:rsid w:val="00D87E00"/>
    <w:rsid w:val="00D9134D"/>
    <w:rsid w:val="00D92870"/>
    <w:rsid w:val="00D95AF8"/>
    <w:rsid w:val="00D9649B"/>
    <w:rsid w:val="00D96D11"/>
    <w:rsid w:val="00D96EC8"/>
    <w:rsid w:val="00D97239"/>
    <w:rsid w:val="00D97448"/>
    <w:rsid w:val="00D97A15"/>
    <w:rsid w:val="00DA0361"/>
    <w:rsid w:val="00DA2463"/>
    <w:rsid w:val="00DA2508"/>
    <w:rsid w:val="00DA251C"/>
    <w:rsid w:val="00DA3306"/>
    <w:rsid w:val="00DA5616"/>
    <w:rsid w:val="00DA7978"/>
    <w:rsid w:val="00DA7A03"/>
    <w:rsid w:val="00DB040E"/>
    <w:rsid w:val="00DB1818"/>
    <w:rsid w:val="00DB182D"/>
    <w:rsid w:val="00DB2A3C"/>
    <w:rsid w:val="00DB32FE"/>
    <w:rsid w:val="00DB62B2"/>
    <w:rsid w:val="00DB7665"/>
    <w:rsid w:val="00DC24D6"/>
    <w:rsid w:val="00DC285B"/>
    <w:rsid w:val="00DC309B"/>
    <w:rsid w:val="00DC3624"/>
    <w:rsid w:val="00DC4DA2"/>
    <w:rsid w:val="00DC5F65"/>
    <w:rsid w:val="00DC72C8"/>
    <w:rsid w:val="00DD1BBD"/>
    <w:rsid w:val="00DD217C"/>
    <w:rsid w:val="00DD2204"/>
    <w:rsid w:val="00DD42F1"/>
    <w:rsid w:val="00DD50EB"/>
    <w:rsid w:val="00DE0D91"/>
    <w:rsid w:val="00DE0EEE"/>
    <w:rsid w:val="00DE102C"/>
    <w:rsid w:val="00DE17D1"/>
    <w:rsid w:val="00DE298B"/>
    <w:rsid w:val="00DE570C"/>
    <w:rsid w:val="00DF08DF"/>
    <w:rsid w:val="00DF1CCE"/>
    <w:rsid w:val="00DF2C28"/>
    <w:rsid w:val="00DF3D5B"/>
    <w:rsid w:val="00DF50F1"/>
    <w:rsid w:val="00DF7852"/>
    <w:rsid w:val="00DF7A49"/>
    <w:rsid w:val="00E003DA"/>
    <w:rsid w:val="00E02647"/>
    <w:rsid w:val="00E02E71"/>
    <w:rsid w:val="00E031D2"/>
    <w:rsid w:val="00E0500A"/>
    <w:rsid w:val="00E05985"/>
    <w:rsid w:val="00E05C45"/>
    <w:rsid w:val="00E060D4"/>
    <w:rsid w:val="00E062E3"/>
    <w:rsid w:val="00E06CEA"/>
    <w:rsid w:val="00E07D5F"/>
    <w:rsid w:val="00E10A8A"/>
    <w:rsid w:val="00E15C7D"/>
    <w:rsid w:val="00E15DBA"/>
    <w:rsid w:val="00E1680E"/>
    <w:rsid w:val="00E17CE8"/>
    <w:rsid w:val="00E22534"/>
    <w:rsid w:val="00E22A55"/>
    <w:rsid w:val="00E234E2"/>
    <w:rsid w:val="00E240EC"/>
    <w:rsid w:val="00E24C99"/>
    <w:rsid w:val="00E251C0"/>
    <w:rsid w:val="00E2749F"/>
    <w:rsid w:val="00E30BB2"/>
    <w:rsid w:val="00E32644"/>
    <w:rsid w:val="00E335D9"/>
    <w:rsid w:val="00E341C9"/>
    <w:rsid w:val="00E34B1B"/>
    <w:rsid w:val="00E36407"/>
    <w:rsid w:val="00E374F5"/>
    <w:rsid w:val="00E375A2"/>
    <w:rsid w:val="00E4091C"/>
    <w:rsid w:val="00E41FFB"/>
    <w:rsid w:val="00E42EFE"/>
    <w:rsid w:val="00E45800"/>
    <w:rsid w:val="00E45D90"/>
    <w:rsid w:val="00E50B84"/>
    <w:rsid w:val="00E53777"/>
    <w:rsid w:val="00E539A4"/>
    <w:rsid w:val="00E555B7"/>
    <w:rsid w:val="00E60158"/>
    <w:rsid w:val="00E60A40"/>
    <w:rsid w:val="00E61B39"/>
    <w:rsid w:val="00E62835"/>
    <w:rsid w:val="00E6390C"/>
    <w:rsid w:val="00E64523"/>
    <w:rsid w:val="00E65BEC"/>
    <w:rsid w:val="00E66B89"/>
    <w:rsid w:val="00E702ED"/>
    <w:rsid w:val="00E718F4"/>
    <w:rsid w:val="00E71D64"/>
    <w:rsid w:val="00E725FB"/>
    <w:rsid w:val="00E72FC1"/>
    <w:rsid w:val="00E73D4C"/>
    <w:rsid w:val="00E74027"/>
    <w:rsid w:val="00E7489D"/>
    <w:rsid w:val="00E75863"/>
    <w:rsid w:val="00E766BA"/>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6281"/>
    <w:rsid w:val="00EA0B6D"/>
    <w:rsid w:val="00EA43F1"/>
    <w:rsid w:val="00EB128E"/>
    <w:rsid w:val="00EB2C6E"/>
    <w:rsid w:val="00EB33A2"/>
    <w:rsid w:val="00EB35B1"/>
    <w:rsid w:val="00EB6764"/>
    <w:rsid w:val="00EB7D3D"/>
    <w:rsid w:val="00EC0B53"/>
    <w:rsid w:val="00EC1237"/>
    <w:rsid w:val="00EC198A"/>
    <w:rsid w:val="00EC2049"/>
    <w:rsid w:val="00EC28C1"/>
    <w:rsid w:val="00EC480D"/>
    <w:rsid w:val="00EC4919"/>
    <w:rsid w:val="00EC4A25"/>
    <w:rsid w:val="00EC6742"/>
    <w:rsid w:val="00EC7602"/>
    <w:rsid w:val="00EC779F"/>
    <w:rsid w:val="00ED103A"/>
    <w:rsid w:val="00ED33D9"/>
    <w:rsid w:val="00ED5065"/>
    <w:rsid w:val="00ED5500"/>
    <w:rsid w:val="00ED5B16"/>
    <w:rsid w:val="00ED645E"/>
    <w:rsid w:val="00ED6C6D"/>
    <w:rsid w:val="00ED7640"/>
    <w:rsid w:val="00ED7BA2"/>
    <w:rsid w:val="00EE1FD5"/>
    <w:rsid w:val="00EE217F"/>
    <w:rsid w:val="00EE34B4"/>
    <w:rsid w:val="00EE44AD"/>
    <w:rsid w:val="00EE529A"/>
    <w:rsid w:val="00EE6934"/>
    <w:rsid w:val="00EF102B"/>
    <w:rsid w:val="00EF32C8"/>
    <w:rsid w:val="00EF54D1"/>
    <w:rsid w:val="00F0103A"/>
    <w:rsid w:val="00F010D7"/>
    <w:rsid w:val="00F01B00"/>
    <w:rsid w:val="00F01E08"/>
    <w:rsid w:val="00F025A2"/>
    <w:rsid w:val="00F0548C"/>
    <w:rsid w:val="00F05835"/>
    <w:rsid w:val="00F068B5"/>
    <w:rsid w:val="00F07388"/>
    <w:rsid w:val="00F07FD6"/>
    <w:rsid w:val="00F109EF"/>
    <w:rsid w:val="00F11640"/>
    <w:rsid w:val="00F1293D"/>
    <w:rsid w:val="00F15738"/>
    <w:rsid w:val="00F15B45"/>
    <w:rsid w:val="00F16B52"/>
    <w:rsid w:val="00F2026E"/>
    <w:rsid w:val="00F20407"/>
    <w:rsid w:val="00F21098"/>
    <w:rsid w:val="00F21E8D"/>
    <w:rsid w:val="00F2210A"/>
    <w:rsid w:val="00F24379"/>
    <w:rsid w:val="00F24A94"/>
    <w:rsid w:val="00F25B1A"/>
    <w:rsid w:val="00F26115"/>
    <w:rsid w:val="00F26C21"/>
    <w:rsid w:val="00F3031B"/>
    <w:rsid w:val="00F306F9"/>
    <w:rsid w:val="00F3089B"/>
    <w:rsid w:val="00F33006"/>
    <w:rsid w:val="00F33730"/>
    <w:rsid w:val="00F36DDD"/>
    <w:rsid w:val="00F37743"/>
    <w:rsid w:val="00F43429"/>
    <w:rsid w:val="00F44553"/>
    <w:rsid w:val="00F44FCE"/>
    <w:rsid w:val="00F4589D"/>
    <w:rsid w:val="00F4659E"/>
    <w:rsid w:val="00F4667C"/>
    <w:rsid w:val="00F46BC9"/>
    <w:rsid w:val="00F472A7"/>
    <w:rsid w:val="00F4731F"/>
    <w:rsid w:val="00F505A0"/>
    <w:rsid w:val="00F50908"/>
    <w:rsid w:val="00F51239"/>
    <w:rsid w:val="00F53AAD"/>
    <w:rsid w:val="00F53B29"/>
    <w:rsid w:val="00F54A3D"/>
    <w:rsid w:val="00F54F7D"/>
    <w:rsid w:val="00F6046C"/>
    <w:rsid w:val="00F624EB"/>
    <w:rsid w:val="00F625FB"/>
    <w:rsid w:val="00F64DB4"/>
    <w:rsid w:val="00F653B8"/>
    <w:rsid w:val="00F67CC6"/>
    <w:rsid w:val="00F70F60"/>
    <w:rsid w:val="00F71B89"/>
    <w:rsid w:val="00F7353C"/>
    <w:rsid w:val="00F75703"/>
    <w:rsid w:val="00F765F4"/>
    <w:rsid w:val="00F76F8F"/>
    <w:rsid w:val="00F80C4B"/>
    <w:rsid w:val="00F812B5"/>
    <w:rsid w:val="00F8149E"/>
    <w:rsid w:val="00F8181F"/>
    <w:rsid w:val="00F81B09"/>
    <w:rsid w:val="00F82152"/>
    <w:rsid w:val="00F83C21"/>
    <w:rsid w:val="00F83C6A"/>
    <w:rsid w:val="00F84F4D"/>
    <w:rsid w:val="00F85197"/>
    <w:rsid w:val="00F85934"/>
    <w:rsid w:val="00F87981"/>
    <w:rsid w:val="00F9061E"/>
    <w:rsid w:val="00F90A4E"/>
    <w:rsid w:val="00F92103"/>
    <w:rsid w:val="00F93279"/>
    <w:rsid w:val="00F93962"/>
    <w:rsid w:val="00F948E5"/>
    <w:rsid w:val="00F94E72"/>
    <w:rsid w:val="00F950B0"/>
    <w:rsid w:val="00F96394"/>
    <w:rsid w:val="00F96921"/>
    <w:rsid w:val="00FA074D"/>
    <w:rsid w:val="00FA0ED0"/>
    <w:rsid w:val="00FA1266"/>
    <w:rsid w:val="00FA2B51"/>
    <w:rsid w:val="00FA4966"/>
    <w:rsid w:val="00FA4F41"/>
    <w:rsid w:val="00FA7D68"/>
    <w:rsid w:val="00FB05F2"/>
    <w:rsid w:val="00FB161A"/>
    <w:rsid w:val="00FB16A0"/>
    <w:rsid w:val="00FB2FC2"/>
    <w:rsid w:val="00FB3E24"/>
    <w:rsid w:val="00FB5065"/>
    <w:rsid w:val="00FC1192"/>
    <w:rsid w:val="00FC1CE1"/>
    <w:rsid w:val="00FC240E"/>
    <w:rsid w:val="00FC3516"/>
    <w:rsid w:val="00FC629F"/>
    <w:rsid w:val="00FC7D8A"/>
    <w:rsid w:val="00FD1F50"/>
    <w:rsid w:val="00FD2379"/>
    <w:rsid w:val="00FD4EDD"/>
    <w:rsid w:val="00FD5985"/>
    <w:rsid w:val="00FD654D"/>
    <w:rsid w:val="00FE3573"/>
    <w:rsid w:val="00FE480E"/>
    <w:rsid w:val="00FE4ED3"/>
    <w:rsid w:val="00FE6437"/>
    <w:rsid w:val="00FF13FA"/>
    <w:rsid w:val="00FF168A"/>
    <w:rsid w:val="00FF3689"/>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2295</TotalTime>
  <Pages>5</Pages>
  <Words>1730</Words>
  <Characters>9864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11571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cmcc</dc:creator>
  <cp:keywords/>
  <dc:description/>
  <cp:lastModifiedBy>NR-QoE_Core</cp:lastModifiedBy>
  <cp:revision>186</cp:revision>
  <dcterms:created xsi:type="dcterms:W3CDTF">2022-07-29T03:01:00Z</dcterms:created>
  <dcterms:modified xsi:type="dcterms:W3CDTF">2022-08-10T07:52:00Z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